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54" w:rsidRDefault="00092154" w:rsidP="00AD2B0A">
      <w:pPr>
        <w:ind w:left="5529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ПРИЛОЖЕНИЕ № 1</w:t>
      </w:r>
    </w:p>
    <w:p w:rsidR="00092154" w:rsidRDefault="00092154" w:rsidP="00AD2B0A">
      <w:pPr>
        <w:ind w:left="5529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092154" w:rsidRDefault="00092154" w:rsidP="00AD2B0A">
      <w:pPr>
        <w:ind w:left="5529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постановлением администрации</w:t>
      </w:r>
    </w:p>
    <w:p w:rsidR="00092154" w:rsidRDefault="00092154" w:rsidP="00AD2B0A">
      <w:pPr>
        <w:ind w:left="5529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муниципального образования</w:t>
      </w:r>
    </w:p>
    <w:p w:rsidR="00092154" w:rsidRDefault="00092154" w:rsidP="00AD2B0A">
      <w:pPr>
        <w:ind w:left="5529"/>
        <w:jc w:val="center"/>
        <w:rPr>
          <w:szCs w:val="28"/>
        </w:rPr>
      </w:pPr>
      <w:r>
        <w:rPr>
          <w:szCs w:val="28"/>
        </w:rPr>
        <w:t>Ленинградский район</w:t>
      </w:r>
    </w:p>
    <w:p w:rsidR="00092154" w:rsidRDefault="00092154" w:rsidP="00AD2B0A">
      <w:pPr>
        <w:ind w:left="5529"/>
        <w:jc w:val="center"/>
        <w:rPr>
          <w:szCs w:val="28"/>
          <w:lang w:eastAsia="ar-SA"/>
        </w:rPr>
      </w:pPr>
      <w:r>
        <w:rPr>
          <w:szCs w:val="28"/>
        </w:rPr>
        <w:t>от 09.06.2012 г. № 799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092154" w:rsidRDefault="00092154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092154" w:rsidRPr="004F2472" w:rsidRDefault="00092154" w:rsidP="00AD2B0A">
      <w:pPr>
        <w:jc w:val="center"/>
        <w:rPr>
          <w:szCs w:val="28"/>
        </w:rPr>
      </w:pPr>
      <w:r w:rsidRPr="004F2472">
        <w:rPr>
          <w:szCs w:val="28"/>
        </w:rPr>
        <w:t xml:space="preserve">«Подготовка и выдача разрешений на строительство, реконструкцию </w:t>
      </w:r>
    </w:p>
    <w:p w:rsidR="00092154" w:rsidRPr="004F2472" w:rsidRDefault="00092154" w:rsidP="00AD2B0A">
      <w:pPr>
        <w:pStyle w:val="ConsPlusTitle"/>
        <w:widowControl/>
        <w:ind w:firstLine="851"/>
        <w:jc w:val="center"/>
        <w:rPr>
          <w:b w:val="0"/>
        </w:rPr>
      </w:pPr>
      <w:r w:rsidRPr="004F2472">
        <w:rPr>
          <w:b w:val="0"/>
        </w:rPr>
        <w:t>объектов капитального строительства»</w:t>
      </w:r>
    </w:p>
    <w:p w:rsidR="00092154" w:rsidRPr="004F2472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092154" w:rsidRDefault="00092154" w:rsidP="00AD2B0A">
      <w:pPr>
        <w:autoSpaceDE w:val="0"/>
        <w:autoSpaceDN w:val="0"/>
        <w:adjustRightInd w:val="0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8909A7">
        <w:rPr>
          <w:szCs w:val="28"/>
        </w:rPr>
        <w:t>«</w:t>
      </w:r>
      <w:r>
        <w:rPr>
          <w:szCs w:val="28"/>
        </w:rPr>
        <w:t>Подготовка и выдача разрешений на строительство, реконструкцию объектов капитального строительства</w:t>
      </w:r>
      <w:r w:rsidRPr="008909A7">
        <w:rPr>
          <w:szCs w:val="28"/>
        </w:rPr>
        <w:t xml:space="preserve">» </w:t>
      </w:r>
      <w:r>
        <w:rPr>
          <w:szCs w:val="28"/>
        </w:rPr>
        <w:t>(далее - Административный регламент) определяет сроки и последовательность действий (административные процед</w:t>
      </w:r>
      <w:r>
        <w:rPr>
          <w:szCs w:val="28"/>
        </w:rPr>
        <w:t>у</w:t>
      </w:r>
      <w:r>
        <w:rPr>
          <w:szCs w:val="28"/>
        </w:rPr>
        <w:t>ры) при предоставлении муниципальной услуги (далее - муниципальная услуга).</w:t>
      </w:r>
    </w:p>
    <w:p w:rsidR="00092154" w:rsidRDefault="00092154" w:rsidP="00AD2B0A">
      <w:pPr>
        <w:ind w:firstLine="900"/>
        <w:jc w:val="both"/>
        <w:rPr>
          <w:szCs w:val="28"/>
        </w:rPr>
      </w:pPr>
      <w:r>
        <w:rPr>
          <w:szCs w:val="28"/>
        </w:rPr>
        <w:t xml:space="preserve"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 </w:t>
      </w:r>
    </w:p>
    <w:p w:rsidR="00092154" w:rsidRPr="006373DB" w:rsidRDefault="00092154" w:rsidP="00AD2B0A">
      <w:pPr>
        <w:ind w:firstLine="900"/>
        <w:jc w:val="both"/>
        <w:rPr>
          <w:szCs w:val="28"/>
        </w:rPr>
      </w:pPr>
      <w:r>
        <w:rPr>
          <w:szCs w:val="28"/>
        </w:rPr>
        <w:t xml:space="preserve">-  прием, </w:t>
      </w:r>
      <w:r w:rsidRPr="00640147">
        <w:rPr>
          <w:szCs w:val="28"/>
        </w:rPr>
        <w:t>пе</w:t>
      </w:r>
      <w:r>
        <w:rPr>
          <w:szCs w:val="28"/>
        </w:rPr>
        <w:t xml:space="preserve">рвичная проверка и регистрация </w:t>
      </w:r>
      <w:r w:rsidRPr="00640147">
        <w:rPr>
          <w:szCs w:val="28"/>
        </w:rPr>
        <w:t>заявления и приложенных к нему документов;</w:t>
      </w:r>
    </w:p>
    <w:p w:rsidR="00092154" w:rsidRDefault="00092154" w:rsidP="00AD2B0A">
      <w:pPr>
        <w:ind w:firstLine="900"/>
        <w:jc w:val="both"/>
        <w:rPr>
          <w:szCs w:val="28"/>
        </w:rPr>
      </w:pPr>
      <w:r>
        <w:rPr>
          <w:szCs w:val="28"/>
        </w:rPr>
        <w:t>-  </w:t>
      </w:r>
      <w:r w:rsidRPr="00640147">
        <w:rPr>
          <w:szCs w:val="28"/>
        </w:rPr>
        <w:t>рассмотрение и проверка заявления и</w:t>
      </w:r>
      <w:r>
        <w:rPr>
          <w:szCs w:val="28"/>
        </w:rPr>
        <w:t xml:space="preserve"> приложенных к нему докуме</w:t>
      </w:r>
      <w:r>
        <w:rPr>
          <w:szCs w:val="28"/>
        </w:rPr>
        <w:t>н</w:t>
      </w:r>
      <w:r>
        <w:rPr>
          <w:szCs w:val="28"/>
        </w:rPr>
        <w:t>тов</w:t>
      </w:r>
      <w:r w:rsidRPr="00640147">
        <w:rPr>
          <w:szCs w:val="28"/>
        </w:rPr>
        <w:t>;</w:t>
      </w:r>
    </w:p>
    <w:p w:rsidR="00092154" w:rsidRDefault="00092154" w:rsidP="00AD2B0A">
      <w:pPr>
        <w:ind w:firstLine="900"/>
        <w:jc w:val="both"/>
        <w:rPr>
          <w:szCs w:val="28"/>
        </w:rPr>
      </w:pPr>
      <w:r>
        <w:rPr>
          <w:szCs w:val="28"/>
        </w:rPr>
        <w:t>-</w:t>
      </w:r>
      <w:r>
        <w:t> </w:t>
      </w:r>
      <w:r>
        <w:rPr>
          <w:szCs w:val="28"/>
        </w:rPr>
        <w:t>выдача</w:t>
      </w:r>
      <w:r w:rsidRPr="000478BC">
        <w:rPr>
          <w:szCs w:val="28"/>
        </w:rPr>
        <w:t xml:space="preserve"> заявителю </w:t>
      </w:r>
      <w:r>
        <w:rPr>
          <w:szCs w:val="28"/>
        </w:rPr>
        <w:t>разрешения на строительство, реконструкцию объе</w:t>
      </w:r>
      <w:r>
        <w:rPr>
          <w:szCs w:val="28"/>
        </w:rPr>
        <w:t>к</w:t>
      </w:r>
      <w:r>
        <w:rPr>
          <w:szCs w:val="28"/>
        </w:rPr>
        <w:t>тов капитального строительства (продление срока действия разрешения на строительство) или отказ</w:t>
      </w:r>
      <w:r w:rsidRPr="000478BC">
        <w:rPr>
          <w:szCs w:val="28"/>
        </w:rPr>
        <w:t xml:space="preserve"> в выдаче такого разрешения </w:t>
      </w:r>
      <w:r>
        <w:rPr>
          <w:szCs w:val="28"/>
        </w:rPr>
        <w:t>(отказ в продлении срока действия такого разрешения)</w:t>
      </w:r>
      <w:r w:rsidRPr="000478BC">
        <w:rPr>
          <w:szCs w:val="28"/>
        </w:rPr>
        <w:t xml:space="preserve"> с указанием причин отказа</w:t>
      </w:r>
      <w:r>
        <w:rPr>
          <w:szCs w:val="28"/>
        </w:rPr>
        <w:t>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092154" w:rsidRDefault="00092154" w:rsidP="003E157F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Pr="006635C8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092154" w:rsidRPr="00736E99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092154" w:rsidRDefault="00092154" w:rsidP="003E157F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811"/>
      </w:tblGrid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Pr="00115151" w:rsidRDefault="00092154" w:rsidP="001151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Lenininform@yandex.ru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Pr="00115151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Pr="00115151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092154" w:rsidTr="004F2472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154" w:rsidRDefault="0009215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092154" w:rsidRDefault="00092154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</w:t>
      </w:r>
      <w:r>
        <w:rPr>
          <w:szCs w:val="28"/>
        </w:rPr>
        <w:t>с</w:t>
      </w:r>
      <w:r>
        <w:rPr>
          <w:szCs w:val="28"/>
        </w:rPr>
        <w:t>луги в управлении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район:</w:t>
      </w:r>
    </w:p>
    <w:tbl>
      <w:tblPr>
        <w:tblpPr w:leftFromText="180" w:rightFromText="180" w:vertAnchor="text" w:horzAnchor="margin" w:tblpY="125"/>
        <w:tblW w:w="9889" w:type="dxa"/>
        <w:tblCellMar>
          <w:left w:w="0" w:type="dxa"/>
          <w:right w:w="0" w:type="dxa"/>
        </w:tblCellMar>
        <w:tblLook w:val="00A0"/>
      </w:tblPr>
      <w:tblGrid>
        <w:gridCol w:w="1908"/>
        <w:gridCol w:w="7981"/>
      </w:tblGrid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 День недели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Время приема граждан</w:t>
            </w:r>
          </w:p>
        </w:tc>
      </w:tr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Понедельник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8.00-17.00 (перерыв 12.00-13.00)</w:t>
            </w:r>
          </w:p>
        </w:tc>
      </w:tr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Вторник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8.00-17.00 (перерыв 12.00-13.00)</w:t>
            </w:r>
          </w:p>
        </w:tc>
      </w:tr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Среда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8.00-17.00 (перерыв 12.00-13.00)</w:t>
            </w:r>
          </w:p>
        </w:tc>
      </w:tr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Четверг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-</w:t>
            </w:r>
          </w:p>
        </w:tc>
      </w:tr>
      <w:tr w:rsidR="00092154" w:rsidRPr="00506B83" w:rsidTr="004F247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Пятница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-</w:t>
            </w:r>
          </w:p>
        </w:tc>
      </w:tr>
    </w:tbl>
    <w:p w:rsidR="00092154" w:rsidRDefault="00092154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87"/>
        <w:tblW w:w="9889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345"/>
        <w:gridCol w:w="3608"/>
      </w:tblGrid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rPr>
                <w:szCs w:val="28"/>
              </w:rPr>
            </w:pPr>
            <w:r w:rsidRPr="00506B83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rPr>
                <w:szCs w:val="28"/>
              </w:rPr>
            </w:pPr>
            <w:r w:rsidRPr="00506B83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rPr>
                <w:szCs w:val="28"/>
              </w:rPr>
            </w:pPr>
            <w:r w:rsidRPr="00506B83">
              <w:rPr>
                <w:szCs w:val="28"/>
              </w:rPr>
              <w:t>Время выдачи запрашиваемых документов (м</w:t>
            </w:r>
            <w:r w:rsidRPr="00506B83">
              <w:rPr>
                <w:szCs w:val="28"/>
              </w:rPr>
              <w:t>о</w:t>
            </w:r>
            <w:r w:rsidRPr="00506B83">
              <w:rPr>
                <w:szCs w:val="28"/>
              </w:rPr>
              <w:t>тивированных отказов) заявит</w:t>
            </w:r>
            <w:r w:rsidRPr="00506B83">
              <w:rPr>
                <w:szCs w:val="28"/>
              </w:rPr>
              <w:t>е</w:t>
            </w:r>
            <w:r w:rsidRPr="00506B83">
              <w:rPr>
                <w:szCs w:val="28"/>
              </w:rPr>
              <w:t>лям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rPr>
                <w:szCs w:val="28"/>
              </w:rPr>
            </w:pPr>
            <w:r w:rsidRPr="00506B83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17-00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 8-00 до 16-00</w:t>
            </w:r>
          </w:p>
        </w:tc>
      </w:tr>
      <w:tr w:rsidR="00092154" w:rsidRPr="00506B83" w:rsidTr="004F2472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суббота</w:t>
            </w:r>
          </w:p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>воскресенье</w:t>
            </w:r>
          </w:p>
        </w:tc>
        <w:tc>
          <w:tcPr>
            <w:tcW w:w="8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 xml:space="preserve">                 С 8-00 до 13-00, без перерыва </w:t>
            </w:r>
          </w:p>
          <w:p w:rsidR="00092154" w:rsidRPr="00506B83" w:rsidRDefault="00092154" w:rsidP="00506B83">
            <w:pPr>
              <w:jc w:val="both"/>
              <w:rPr>
                <w:szCs w:val="28"/>
              </w:rPr>
            </w:pPr>
            <w:r w:rsidRPr="00506B83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6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разм</w:t>
      </w:r>
      <w:r>
        <w:rPr>
          <w:szCs w:val="28"/>
        </w:rPr>
        <w:t>е</w:t>
      </w:r>
      <w:r>
        <w:rPr>
          <w:szCs w:val="28"/>
        </w:rPr>
        <w:t>щается в сети Интернет.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район.</w:t>
      </w:r>
    </w:p>
    <w:p w:rsidR="00092154" w:rsidRDefault="00092154" w:rsidP="00506B8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специалистами МФЦ бесплатно. Информирование заявителей организуется индивидуально или публично. Форма информирования может быть устной или письменной, в зав</w:t>
      </w:r>
      <w:r>
        <w:rPr>
          <w:szCs w:val="28"/>
        </w:rPr>
        <w:t>и</w:t>
      </w:r>
      <w:r>
        <w:rPr>
          <w:szCs w:val="28"/>
        </w:rPr>
        <w:t>симости от формы обращения заинтересованных лиц и их представителей.</w:t>
      </w:r>
    </w:p>
    <w:p w:rsidR="00092154" w:rsidRPr="0048623F" w:rsidRDefault="00092154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092154" w:rsidRPr="0048623F" w:rsidRDefault="00092154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На информационных стендах в помещении, предназначенном для приема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следующая информация:</w:t>
      </w:r>
    </w:p>
    <w:p w:rsidR="00092154" w:rsidRPr="0048623F" w:rsidRDefault="00092154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092154" w:rsidRPr="0048623F" w:rsidRDefault="0009215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092154" w:rsidRPr="0048623F" w:rsidRDefault="0009215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092154" w:rsidRPr="0048623F" w:rsidRDefault="00092154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и требования, предъявляемые к этим документам;</w:t>
      </w:r>
    </w:p>
    <w:p w:rsidR="00092154" w:rsidRPr="0048623F" w:rsidRDefault="00092154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образцы оформления документов, необходимых для предоставления  Муниципальной услуги;</w:t>
      </w:r>
    </w:p>
    <w:p w:rsidR="00092154" w:rsidRPr="0048623F" w:rsidRDefault="0009215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48623F">
        <w:rPr>
          <w:color w:val="000000"/>
          <w:sz w:val="28"/>
          <w:szCs w:val="28"/>
        </w:rPr>
        <w:t>о</w:t>
      </w:r>
      <w:r w:rsidRPr="0048623F">
        <w:rPr>
          <w:color w:val="000000"/>
          <w:sz w:val="28"/>
          <w:szCs w:val="28"/>
        </w:rPr>
        <w:t xml:space="preserve">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092154" w:rsidRDefault="00092154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092154" w:rsidRPr="0048623F" w:rsidRDefault="00092154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кресел</w:t>
      </w:r>
      <w:r w:rsidRPr="0048623F">
        <w:rPr>
          <w:color w:val="000000"/>
          <w:szCs w:val="28"/>
        </w:rPr>
        <w:t>ь</w:t>
      </w:r>
      <w:r w:rsidRPr="0048623F">
        <w:rPr>
          <w:color w:val="000000"/>
          <w:szCs w:val="28"/>
        </w:rPr>
        <w:t>ными секциями.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092154" w:rsidRPr="0048623F" w:rsidRDefault="00092154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092154" w:rsidRPr="0048623F" w:rsidRDefault="00092154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92154" w:rsidRPr="0048623F" w:rsidRDefault="0009215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092154" w:rsidRPr="0048623F" w:rsidRDefault="0009215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услуг);</w:t>
      </w:r>
    </w:p>
    <w:p w:rsidR="00092154" w:rsidRPr="0048623F" w:rsidRDefault="0009215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092154" w:rsidRPr="0048623F" w:rsidRDefault="0009215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соответствии с административным регламентом;</w:t>
      </w:r>
    </w:p>
    <w:p w:rsidR="00092154" w:rsidRDefault="00092154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</w:t>
      </w:r>
      <w:r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) должностных лиц при предоставлении муниципальной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8909A7">
        <w:rPr>
          <w:szCs w:val="28"/>
        </w:rPr>
        <w:t>«</w:t>
      </w:r>
      <w:r>
        <w:rPr>
          <w:szCs w:val="28"/>
        </w:rPr>
        <w:t>Подготовка и выдача разр</w:t>
      </w:r>
      <w:r>
        <w:rPr>
          <w:szCs w:val="28"/>
        </w:rPr>
        <w:t>е</w:t>
      </w:r>
      <w:r>
        <w:rPr>
          <w:szCs w:val="28"/>
        </w:rPr>
        <w:t>шений на строительство, реконструкцию объектов капитального строительства</w:t>
      </w:r>
      <w:r w:rsidRPr="008909A7">
        <w:rPr>
          <w:szCs w:val="28"/>
        </w:rPr>
        <w:t>»</w:t>
      </w:r>
      <w:r>
        <w:rPr>
          <w:szCs w:val="28"/>
        </w:rPr>
        <w:t>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 (ответственный исполнитель) при участии заявителя, </w:t>
      </w:r>
      <w:r w:rsidRPr="00135F3C">
        <w:rPr>
          <w:szCs w:val="28"/>
        </w:rPr>
        <w:t>Ленинградск</w:t>
      </w:r>
      <w:r>
        <w:rPr>
          <w:szCs w:val="28"/>
        </w:rPr>
        <w:t>о</w:t>
      </w:r>
      <w:r>
        <w:rPr>
          <w:szCs w:val="28"/>
        </w:rPr>
        <w:t>го отдела У</w:t>
      </w:r>
      <w:r w:rsidRPr="00135F3C">
        <w:rPr>
          <w:szCs w:val="28"/>
        </w:rPr>
        <w:t>правлени</w:t>
      </w:r>
      <w:r>
        <w:rPr>
          <w:szCs w:val="28"/>
        </w:rPr>
        <w:t>я</w:t>
      </w:r>
      <w:r w:rsidRPr="00135F3C">
        <w:rPr>
          <w:szCs w:val="28"/>
        </w:rPr>
        <w:t xml:space="preserve"> Федеральной службы государственной регистрации, кад</w:t>
      </w:r>
      <w:r w:rsidRPr="00135F3C">
        <w:rPr>
          <w:szCs w:val="28"/>
        </w:rPr>
        <w:t>а</w:t>
      </w:r>
      <w:r w:rsidRPr="00135F3C">
        <w:rPr>
          <w:szCs w:val="28"/>
        </w:rPr>
        <w:t xml:space="preserve">стра и картографии по </w:t>
      </w:r>
      <w:r>
        <w:rPr>
          <w:szCs w:val="28"/>
        </w:rPr>
        <w:t>Краснодарскому краю, проектной организации, а</w:t>
      </w:r>
      <w:r w:rsidRPr="007F2FAC">
        <w:rPr>
          <w:szCs w:val="28"/>
        </w:rPr>
        <w:t>дмин</w:t>
      </w:r>
      <w:r w:rsidRPr="007F2FAC">
        <w:rPr>
          <w:szCs w:val="28"/>
        </w:rPr>
        <w:t>и</w:t>
      </w:r>
      <w:r w:rsidRPr="007F2FAC">
        <w:rPr>
          <w:szCs w:val="28"/>
        </w:rPr>
        <w:t>страци</w:t>
      </w:r>
      <w:r>
        <w:rPr>
          <w:szCs w:val="28"/>
        </w:rPr>
        <w:t>ями</w:t>
      </w:r>
      <w:r w:rsidRPr="007F2FAC">
        <w:rPr>
          <w:szCs w:val="28"/>
        </w:rPr>
        <w:t xml:space="preserve"> сельских поселений Ленинградск</w:t>
      </w:r>
      <w:r>
        <w:rPr>
          <w:szCs w:val="28"/>
        </w:rPr>
        <w:t>ого</w:t>
      </w:r>
      <w:r w:rsidRPr="007F2FAC">
        <w:rPr>
          <w:szCs w:val="28"/>
        </w:rPr>
        <w:t xml:space="preserve"> район</w:t>
      </w:r>
      <w:r>
        <w:rPr>
          <w:szCs w:val="28"/>
        </w:rPr>
        <w:t>а</w:t>
      </w:r>
      <w:r w:rsidRPr="00135F3C">
        <w:rPr>
          <w:szCs w:val="28"/>
        </w:rPr>
        <w:t xml:space="preserve"> </w:t>
      </w:r>
      <w:r>
        <w:rPr>
          <w:szCs w:val="28"/>
        </w:rPr>
        <w:t>(участник).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При предоставлении муниципальной услуги </w:t>
      </w:r>
      <w:r w:rsidRPr="008909A7">
        <w:rPr>
          <w:szCs w:val="28"/>
        </w:rPr>
        <w:t>«</w:t>
      </w:r>
      <w:r>
        <w:rPr>
          <w:szCs w:val="28"/>
        </w:rPr>
        <w:t>Подготовка и выдача ра</w:t>
      </w:r>
      <w:r>
        <w:rPr>
          <w:szCs w:val="28"/>
        </w:rPr>
        <w:t>з</w:t>
      </w:r>
      <w:r>
        <w:rPr>
          <w:szCs w:val="28"/>
        </w:rPr>
        <w:t>решений на строительство, реконструкцию объектов капитального строительс</w:t>
      </w:r>
      <w:r>
        <w:rPr>
          <w:szCs w:val="28"/>
        </w:rPr>
        <w:t>т</w:t>
      </w:r>
      <w:r>
        <w:rPr>
          <w:szCs w:val="28"/>
        </w:rPr>
        <w:t>ва</w:t>
      </w:r>
      <w:r w:rsidRPr="008909A7">
        <w:rPr>
          <w:szCs w:val="28"/>
        </w:rPr>
        <w:t>»</w:t>
      </w:r>
      <w:r>
        <w:rPr>
          <w:szCs w:val="28"/>
        </w:rPr>
        <w:t xml:space="preserve"> администрации муниципального образования взаимодействует с: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135F3C">
        <w:rPr>
          <w:szCs w:val="28"/>
        </w:rPr>
        <w:t>Ленинградск</w:t>
      </w:r>
      <w:r>
        <w:rPr>
          <w:szCs w:val="28"/>
        </w:rPr>
        <w:t>им отделом У</w:t>
      </w:r>
      <w:r w:rsidRPr="00135F3C">
        <w:rPr>
          <w:szCs w:val="28"/>
        </w:rPr>
        <w:t>правлени</w:t>
      </w:r>
      <w:r>
        <w:rPr>
          <w:szCs w:val="28"/>
        </w:rPr>
        <w:t>я</w:t>
      </w:r>
      <w:r w:rsidRPr="00135F3C">
        <w:rPr>
          <w:szCs w:val="28"/>
        </w:rPr>
        <w:t xml:space="preserve"> Федеральной службы государс</w:t>
      </w:r>
      <w:r w:rsidRPr="00135F3C">
        <w:rPr>
          <w:szCs w:val="28"/>
        </w:rPr>
        <w:t>т</w:t>
      </w:r>
      <w:r w:rsidRPr="00135F3C">
        <w:rPr>
          <w:szCs w:val="28"/>
        </w:rPr>
        <w:t xml:space="preserve">венной регистрации, кадастра и картографии по </w:t>
      </w:r>
      <w:r>
        <w:rPr>
          <w:szCs w:val="28"/>
        </w:rPr>
        <w:t>Краснодарскому краю;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а</w:t>
      </w:r>
      <w:r w:rsidRPr="007F2FAC">
        <w:rPr>
          <w:szCs w:val="28"/>
        </w:rPr>
        <w:t>дминистраци</w:t>
      </w:r>
      <w:r>
        <w:rPr>
          <w:szCs w:val="28"/>
        </w:rPr>
        <w:t>ями</w:t>
      </w:r>
      <w:r w:rsidRPr="007F2FAC">
        <w:rPr>
          <w:szCs w:val="28"/>
        </w:rPr>
        <w:t xml:space="preserve"> сельских поселений Ленинградск</w:t>
      </w:r>
      <w:r>
        <w:rPr>
          <w:szCs w:val="28"/>
        </w:rPr>
        <w:t>ого</w:t>
      </w:r>
      <w:r w:rsidRPr="007F2FAC">
        <w:rPr>
          <w:szCs w:val="28"/>
        </w:rPr>
        <w:t xml:space="preserve"> район</w:t>
      </w:r>
      <w:r>
        <w:rPr>
          <w:szCs w:val="28"/>
        </w:rPr>
        <w:t>а;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092154" w:rsidRDefault="00092154" w:rsidP="00F66A50">
      <w:pPr>
        <w:ind w:firstLine="851"/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является:</w:t>
      </w:r>
    </w:p>
    <w:p w:rsidR="00092154" w:rsidRPr="00500318" w:rsidRDefault="00092154" w:rsidP="00F66A50">
      <w:pPr>
        <w:ind w:firstLine="851"/>
        <w:jc w:val="both"/>
        <w:rPr>
          <w:szCs w:val="28"/>
        </w:rPr>
      </w:pPr>
      <w:r>
        <w:rPr>
          <w:szCs w:val="28"/>
        </w:rPr>
        <w:t>- </w:t>
      </w:r>
      <w:r w:rsidRPr="00500318">
        <w:rPr>
          <w:szCs w:val="28"/>
        </w:rPr>
        <w:t xml:space="preserve">выдача </w:t>
      </w:r>
      <w:r>
        <w:rPr>
          <w:szCs w:val="28"/>
        </w:rPr>
        <w:t>разрешения на строительство, реконструкцию объектов кап</w:t>
      </w:r>
      <w:r>
        <w:rPr>
          <w:szCs w:val="28"/>
        </w:rPr>
        <w:t>и</w:t>
      </w:r>
      <w:r>
        <w:rPr>
          <w:szCs w:val="28"/>
        </w:rPr>
        <w:t>тального строительства</w:t>
      </w:r>
      <w:r w:rsidRPr="00500318">
        <w:rPr>
          <w:szCs w:val="28"/>
        </w:rPr>
        <w:t>;</w:t>
      </w:r>
    </w:p>
    <w:p w:rsidR="00092154" w:rsidRDefault="00092154" w:rsidP="00F66A50">
      <w:pPr>
        <w:ind w:firstLine="851"/>
        <w:jc w:val="both"/>
        <w:rPr>
          <w:szCs w:val="28"/>
        </w:rPr>
      </w:pPr>
      <w:r>
        <w:rPr>
          <w:szCs w:val="28"/>
        </w:rPr>
        <w:t>- </w:t>
      </w:r>
      <w:r w:rsidRPr="00500318">
        <w:rPr>
          <w:szCs w:val="28"/>
        </w:rPr>
        <w:t xml:space="preserve">отказ в выдаче </w:t>
      </w:r>
      <w:r>
        <w:rPr>
          <w:szCs w:val="28"/>
        </w:rPr>
        <w:t>разрешения на строительство, реконструкцию объектов капитального строительства;</w:t>
      </w:r>
    </w:p>
    <w:p w:rsidR="00092154" w:rsidRDefault="00092154" w:rsidP="00F66A50">
      <w:pPr>
        <w:ind w:firstLine="851"/>
        <w:jc w:val="both"/>
        <w:rPr>
          <w:szCs w:val="28"/>
        </w:rPr>
      </w:pPr>
      <w:r>
        <w:rPr>
          <w:szCs w:val="28"/>
        </w:rPr>
        <w:t>- продление разрешения на строительство, реконструкцию объектов к</w:t>
      </w:r>
      <w:r>
        <w:rPr>
          <w:szCs w:val="28"/>
        </w:rPr>
        <w:t>а</w:t>
      </w:r>
      <w:r>
        <w:rPr>
          <w:szCs w:val="28"/>
        </w:rPr>
        <w:t>питального строительства;</w:t>
      </w:r>
    </w:p>
    <w:p w:rsidR="00092154" w:rsidRPr="006F7378" w:rsidRDefault="00092154" w:rsidP="00F66A50">
      <w:pPr>
        <w:ind w:firstLine="851"/>
        <w:jc w:val="both"/>
        <w:rPr>
          <w:szCs w:val="28"/>
        </w:rPr>
      </w:pPr>
      <w:r>
        <w:rPr>
          <w:szCs w:val="28"/>
        </w:rPr>
        <w:t>- отказ в продлении разрешения на строительство, реконструкцию объе</w:t>
      </w:r>
      <w:r>
        <w:rPr>
          <w:szCs w:val="28"/>
        </w:rPr>
        <w:t>к</w:t>
      </w:r>
      <w:r>
        <w:rPr>
          <w:szCs w:val="28"/>
        </w:rPr>
        <w:t>тов капитального строительства.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Общий срок предоставления муниципальной услуги не может превышать 10 дней, причем в указанный срок не входят сроки предоставления информации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092154" w:rsidRDefault="00092154" w:rsidP="00F66A50">
      <w:pPr>
        <w:ind w:firstLine="900"/>
        <w:jc w:val="both"/>
        <w:rPr>
          <w:szCs w:val="28"/>
        </w:rPr>
      </w:pPr>
      <w:r>
        <w:rPr>
          <w:szCs w:val="28"/>
        </w:rPr>
        <w:t>- Градостроительный кодекс Российской Федерации;</w:t>
      </w:r>
    </w:p>
    <w:p w:rsidR="00092154" w:rsidRDefault="00092154" w:rsidP="00F66A50">
      <w:pPr>
        <w:ind w:firstLine="900"/>
        <w:jc w:val="both"/>
        <w:rPr>
          <w:szCs w:val="28"/>
        </w:rPr>
      </w:pPr>
      <w:r>
        <w:rPr>
          <w:szCs w:val="28"/>
        </w:rPr>
        <w:t>- Федеральный закон от 6 октября 2003 года № 131-ФЗ «Об общих при</w:t>
      </w:r>
      <w:r>
        <w:rPr>
          <w:szCs w:val="28"/>
        </w:rPr>
        <w:t>н</w:t>
      </w:r>
      <w:r>
        <w:rPr>
          <w:szCs w:val="28"/>
        </w:rPr>
        <w:t>ципах организации местного самоуправления в Российской Федерации»;</w:t>
      </w:r>
    </w:p>
    <w:p w:rsidR="00092154" w:rsidRDefault="00092154" w:rsidP="00F66A50">
      <w:pPr>
        <w:ind w:firstLine="900"/>
        <w:jc w:val="both"/>
        <w:rPr>
          <w:szCs w:val="28"/>
        </w:rPr>
      </w:pPr>
      <w:r>
        <w:rPr>
          <w:szCs w:val="28"/>
        </w:rPr>
        <w:t>- Федеральный закон от 2 мая 2006 года № 59-ФЗ «О порядке рассмотр</w:t>
      </w:r>
      <w:r>
        <w:rPr>
          <w:szCs w:val="28"/>
        </w:rPr>
        <w:t>е</w:t>
      </w:r>
      <w:r>
        <w:rPr>
          <w:szCs w:val="28"/>
        </w:rPr>
        <w:t>ния обращений граждан Российской Федерации».</w:t>
      </w:r>
    </w:p>
    <w:p w:rsidR="00092154" w:rsidRPr="002168BE" w:rsidRDefault="00092154" w:rsidP="002168BE">
      <w:pPr>
        <w:ind w:firstLine="851"/>
        <w:jc w:val="both"/>
        <w:rPr>
          <w:szCs w:val="28"/>
        </w:rPr>
      </w:pPr>
      <w:r>
        <w:rPr>
          <w:szCs w:val="28"/>
        </w:rPr>
        <w:t>- Приказом Министерства регионального развития Российской Федер</w:t>
      </w:r>
      <w:r>
        <w:rPr>
          <w:szCs w:val="28"/>
        </w:rPr>
        <w:t>а</w:t>
      </w:r>
      <w:r>
        <w:rPr>
          <w:szCs w:val="28"/>
        </w:rPr>
        <w:t>ции от 19 октября 2006 года № 120 «Об утверждении Инструкции о порядке з</w:t>
      </w:r>
      <w:r>
        <w:rPr>
          <w:szCs w:val="28"/>
        </w:rPr>
        <w:t>а</w:t>
      </w:r>
      <w:r>
        <w:rPr>
          <w:szCs w:val="28"/>
        </w:rPr>
        <w:t>полнения формы разрешения на строительство».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7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выдаче разрешения на строительство, реконструкцию объектов капитального строительства: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управление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 xml:space="preserve">ципального образования Ленинградский район; </w:t>
      </w:r>
    </w:p>
    <w:p w:rsidR="00092154" w:rsidRDefault="0009215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092154" w:rsidRPr="002C463A" w:rsidRDefault="0009215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 xml:space="preserve">Заявление и необходимые документы могут подаваться заявителем в виде бумажных или электронных документов. </w:t>
      </w:r>
    </w:p>
    <w:p w:rsidR="00092154" w:rsidRPr="002C463A" w:rsidRDefault="0009215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нал</w:t>
      </w:r>
      <w:r w:rsidRPr="002C463A">
        <w:rPr>
          <w:szCs w:val="28"/>
        </w:rPr>
        <w:t>и</w:t>
      </w:r>
      <w:r w:rsidRPr="002C463A">
        <w:rPr>
          <w:szCs w:val="28"/>
        </w:rPr>
        <w:t>чием оригиналов для сверки.</w:t>
      </w:r>
    </w:p>
    <w:p w:rsidR="00092154" w:rsidRPr="002C463A" w:rsidRDefault="0009215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нот</w:t>
      </w:r>
      <w:r w:rsidRPr="002C463A">
        <w:rPr>
          <w:szCs w:val="28"/>
        </w:rPr>
        <w:t>а</w:t>
      </w:r>
      <w:r w:rsidRPr="002C463A">
        <w:rPr>
          <w:szCs w:val="28"/>
        </w:rPr>
        <w:t>риального заверения.</w:t>
      </w:r>
    </w:p>
    <w:p w:rsidR="00092154" w:rsidRPr="002C463A" w:rsidRDefault="00092154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</w:t>
      </w:r>
      <w:r w:rsidRPr="002C463A">
        <w:rPr>
          <w:szCs w:val="28"/>
        </w:rPr>
        <w:t>ф</w:t>
      </w:r>
      <w:r w:rsidRPr="002C463A">
        <w:rPr>
          <w:szCs w:val="28"/>
        </w:rPr>
        <w:t>ровой подписи и направляются через портал государственных и муниципальных услуг.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092154" w:rsidRPr="00080D73" w:rsidRDefault="00092154" w:rsidP="00F66A50">
      <w:pPr>
        <w:tabs>
          <w:tab w:val="left" w:pos="0"/>
        </w:tabs>
        <w:ind w:firstLine="851"/>
        <w:jc w:val="both"/>
      </w:pPr>
      <w:r>
        <w:t xml:space="preserve">- </w:t>
      </w:r>
      <w:r w:rsidRPr="00080D73">
        <w:t>правоустанавливающие документы на земельный участок;</w:t>
      </w:r>
    </w:p>
    <w:p w:rsidR="00092154" w:rsidRPr="00080D73" w:rsidRDefault="00092154" w:rsidP="00F66A50">
      <w:pPr>
        <w:tabs>
          <w:tab w:val="left" w:pos="0"/>
        </w:tabs>
        <w:ind w:firstLine="851"/>
        <w:jc w:val="both"/>
      </w:pPr>
      <w:r>
        <w:t xml:space="preserve">- </w:t>
      </w:r>
      <w:r w:rsidRPr="00080D73">
        <w:t>градостроительный план земельного участка;</w:t>
      </w:r>
    </w:p>
    <w:p w:rsidR="00092154" w:rsidRPr="00080D73" w:rsidRDefault="00092154" w:rsidP="00F66A50">
      <w:pPr>
        <w:tabs>
          <w:tab w:val="left" w:pos="0"/>
        </w:tabs>
        <w:ind w:firstLine="851"/>
        <w:jc w:val="both"/>
      </w:pPr>
      <w:r>
        <w:t xml:space="preserve">- </w:t>
      </w:r>
      <w:r w:rsidRPr="00080D73">
        <w:t>материалы, содержащиеся в проектной документации:</w:t>
      </w:r>
    </w:p>
    <w:p w:rsidR="00092154" w:rsidRPr="00080D73" w:rsidRDefault="00092154" w:rsidP="00F66A50">
      <w:pPr>
        <w:tabs>
          <w:tab w:val="left" w:pos="0"/>
        </w:tabs>
        <w:ind w:firstLine="851"/>
        <w:jc w:val="both"/>
      </w:pPr>
      <w:r>
        <w:t xml:space="preserve">- </w:t>
      </w:r>
      <w:r w:rsidRPr="00080D73">
        <w:t>пояснительная записка;</w:t>
      </w:r>
    </w:p>
    <w:p w:rsidR="00092154" w:rsidRPr="00080D73" w:rsidRDefault="00092154" w:rsidP="00F66A50">
      <w:pPr>
        <w:tabs>
          <w:tab w:val="left" w:pos="0"/>
        </w:tabs>
        <w:ind w:firstLine="851"/>
        <w:jc w:val="both"/>
      </w:pPr>
      <w:r>
        <w:t xml:space="preserve">- </w:t>
      </w:r>
      <w:r w:rsidRPr="00080D73"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схема планировочной организации земельного участка, подтвержда</w:t>
      </w:r>
      <w:r w:rsidRPr="00080D73">
        <w:t>ю</w:t>
      </w:r>
      <w:r w:rsidRPr="00080D73">
        <w:t>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схемы, отображающие архитектурные решения;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</w:t>
      </w:r>
      <w:r w:rsidRPr="00080D73">
        <w:t>е</w:t>
      </w:r>
      <w:r w:rsidRPr="00080D73">
        <w:t>ния;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проект организации строительства объекта капитального строительства;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проект организации работ по сносу или демонтажу объектов капитал</w:t>
      </w:r>
      <w:r w:rsidRPr="00080D73">
        <w:t>ь</w:t>
      </w:r>
      <w:r w:rsidRPr="00080D73">
        <w:t>ного строительства, их частей;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>положительное заключение государственной экспертизы проектной д</w:t>
      </w:r>
      <w:r w:rsidRPr="00080D73">
        <w:t>о</w:t>
      </w:r>
      <w:r w:rsidRPr="00080D73">
        <w:t>кументации (применительно к проектной документации объектов, предусмо</w:t>
      </w:r>
      <w:r w:rsidRPr="00080D73">
        <w:t>т</w:t>
      </w:r>
      <w:r>
        <w:t>ренных статьей 49 Градостроительного кодекса РФ</w:t>
      </w:r>
      <w:r w:rsidRPr="00080D73">
        <w:t xml:space="preserve">),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>
        <w:t>Градостроительного кодекса РФ.</w:t>
      </w:r>
    </w:p>
    <w:p w:rsidR="00092154" w:rsidRPr="00080D73" w:rsidRDefault="00092154" w:rsidP="00F66A50">
      <w:pPr>
        <w:ind w:firstLine="851"/>
        <w:jc w:val="both"/>
      </w:pPr>
      <w:r>
        <w:t xml:space="preserve">- </w:t>
      </w:r>
      <w:r w:rsidRPr="00080D73">
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r>
        <w:t>Градостроительного кодекса РФ</w:t>
      </w:r>
      <w:r w:rsidRPr="00080D73">
        <w:t>);</w:t>
      </w:r>
    </w:p>
    <w:p w:rsidR="00092154" w:rsidRDefault="00092154" w:rsidP="00F66A50">
      <w:pPr>
        <w:ind w:firstLine="851"/>
        <w:jc w:val="both"/>
      </w:pPr>
      <w:r>
        <w:t xml:space="preserve">- </w:t>
      </w:r>
      <w:r w:rsidRPr="00080D73">
        <w:t>согласие всех правообладателей объекта капитального строительства в случае реконструкции такого объекта.</w:t>
      </w:r>
    </w:p>
    <w:p w:rsidR="00092154" w:rsidRPr="00F66A50" w:rsidRDefault="00092154" w:rsidP="00F66A50">
      <w:pPr>
        <w:jc w:val="both"/>
      </w:pPr>
      <w:r>
        <w:t>К заявлению мо</w:t>
      </w:r>
      <w:r w:rsidRPr="00080D73">
        <w:t>жет прилагаться положительное заключение негосударственной экспертизы проектной документации.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управления архитектуры и градостроительства администрации муниципального образования Ленинградский район.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администрации муниципального образования не вправе требовать от заявителя: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расп</w:t>
      </w:r>
      <w:r>
        <w:rPr>
          <w:szCs w:val="28"/>
        </w:rPr>
        <w:t>о</w:t>
      </w:r>
      <w:r>
        <w:rPr>
          <w:szCs w:val="28"/>
        </w:rPr>
        <w:t>ряжении отраслевых (функциональных) органов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район, предоставляющих муниципальные услуги, иных отраслевых (функциональных) органов администрации муниципального образования Ленинградский район, организаций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092154" w:rsidRPr="00CD05AA" w:rsidRDefault="00092154" w:rsidP="007952AB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CD05AA">
        <w:rPr>
          <w:szCs w:val="28"/>
        </w:rPr>
        <w:t>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092154" w:rsidRPr="00CD05AA" w:rsidRDefault="00092154" w:rsidP="007952AB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 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регламента;</w:t>
      </w:r>
    </w:p>
    <w:p w:rsidR="00092154" w:rsidRDefault="00092154" w:rsidP="003E157F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представление документов в ненадлежащий орган;</w:t>
      </w:r>
    </w:p>
    <w:p w:rsidR="00092154" w:rsidRDefault="00092154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</w:t>
      </w:r>
      <w:r>
        <w:rPr>
          <w:szCs w:val="28"/>
        </w:rPr>
        <w:t>в</w:t>
      </w:r>
      <w:r>
        <w:rPr>
          <w:szCs w:val="28"/>
        </w:rPr>
        <w:t>ляются:</w:t>
      </w:r>
    </w:p>
    <w:p w:rsidR="00092154" w:rsidRPr="003B43B0" w:rsidRDefault="00092154" w:rsidP="001F73C0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Cs w:val="28"/>
        </w:rPr>
        <w:t xml:space="preserve">- </w:t>
      </w:r>
      <w:r>
        <w:rPr>
          <w:sz w:val="28"/>
          <w:szCs w:val="28"/>
        </w:rPr>
        <w:t>отсутствия одного из документов (согласно Приложения №2)</w:t>
      </w:r>
      <w:r w:rsidRPr="003B43B0">
        <w:rPr>
          <w:sz w:val="28"/>
          <w:szCs w:val="28"/>
        </w:rPr>
        <w:t>, прилага</w:t>
      </w:r>
      <w:r w:rsidRPr="003B43B0">
        <w:rPr>
          <w:sz w:val="28"/>
          <w:szCs w:val="28"/>
        </w:rPr>
        <w:t>е</w:t>
      </w:r>
      <w:r w:rsidRPr="003B43B0">
        <w:rPr>
          <w:sz w:val="28"/>
          <w:szCs w:val="28"/>
        </w:rPr>
        <w:t>мых к заявлению;</w:t>
      </w:r>
    </w:p>
    <w:p w:rsidR="00092154" w:rsidRPr="003B43B0" w:rsidRDefault="00092154" w:rsidP="001F73C0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</w:t>
      </w:r>
      <w:r w:rsidRPr="003B43B0">
        <w:rPr>
          <w:sz w:val="28"/>
          <w:szCs w:val="28"/>
        </w:rPr>
        <w:t>соответстви</w:t>
      </w:r>
      <w:r>
        <w:rPr>
          <w:sz w:val="28"/>
          <w:szCs w:val="28"/>
        </w:rPr>
        <w:t>е</w:t>
      </w:r>
      <w:r w:rsidRPr="003B43B0">
        <w:rPr>
          <w:sz w:val="28"/>
          <w:szCs w:val="28"/>
        </w:rPr>
        <w:t xml:space="preserve"> проектной документации или схемы планировочной о</w:t>
      </w:r>
      <w:r w:rsidRPr="003B43B0">
        <w:rPr>
          <w:sz w:val="28"/>
          <w:szCs w:val="28"/>
        </w:rPr>
        <w:t>р</w:t>
      </w:r>
      <w:r w:rsidRPr="003B43B0">
        <w:rPr>
          <w:sz w:val="28"/>
          <w:szCs w:val="28"/>
        </w:rPr>
        <w:t>ганизации земельного участка с обозначением места размещения объекта инд</w:t>
      </w:r>
      <w:r w:rsidRPr="003B43B0">
        <w:rPr>
          <w:sz w:val="28"/>
          <w:szCs w:val="28"/>
        </w:rPr>
        <w:t>и</w:t>
      </w:r>
      <w:r w:rsidRPr="003B43B0">
        <w:rPr>
          <w:sz w:val="28"/>
          <w:szCs w:val="28"/>
        </w:rPr>
        <w:t>видуального жилищного строительства требованиям градостроительного плана земельного участка, красным линиям;</w:t>
      </w:r>
    </w:p>
    <w:p w:rsidR="00092154" w:rsidRPr="001F73C0" w:rsidRDefault="00092154" w:rsidP="001F73C0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</w:t>
      </w:r>
      <w:r w:rsidRPr="003B43B0">
        <w:rPr>
          <w:sz w:val="28"/>
          <w:szCs w:val="28"/>
        </w:rPr>
        <w:t>соответстви</w:t>
      </w:r>
      <w:r>
        <w:rPr>
          <w:sz w:val="28"/>
          <w:szCs w:val="28"/>
        </w:rPr>
        <w:t>е</w:t>
      </w:r>
      <w:r w:rsidRPr="003B43B0">
        <w:rPr>
          <w:sz w:val="28"/>
          <w:szCs w:val="28"/>
        </w:rPr>
        <w:t xml:space="preserve"> проектной документации или схемы планировочной о</w:t>
      </w:r>
      <w:r w:rsidRPr="003B43B0">
        <w:rPr>
          <w:sz w:val="28"/>
          <w:szCs w:val="28"/>
        </w:rPr>
        <w:t>р</w:t>
      </w:r>
      <w:r w:rsidRPr="003B43B0">
        <w:rPr>
          <w:sz w:val="28"/>
          <w:szCs w:val="28"/>
        </w:rPr>
        <w:t>ганизации земельного участка с обозначением места размещения объекта инд</w:t>
      </w:r>
      <w:r w:rsidRPr="003B43B0">
        <w:rPr>
          <w:sz w:val="28"/>
          <w:szCs w:val="28"/>
        </w:rPr>
        <w:t>и</w:t>
      </w:r>
      <w:r w:rsidRPr="003B43B0">
        <w:rPr>
          <w:sz w:val="28"/>
          <w:szCs w:val="28"/>
        </w:rPr>
        <w:t>видуального жилищного строительства требованиям, установленным в разреш</w:t>
      </w:r>
      <w:r w:rsidRPr="003B43B0">
        <w:rPr>
          <w:sz w:val="28"/>
          <w:szCs w:val="28"/>
        </w:rPr>
        <w:t>е</w:t>
      </w:r>
      <w:r w:rsidRPr="003B43B0">
        <w:rPr>
          <w:sz w:val="28"/>
          <w:szCs w:val="28"/>
        </w:rPr>
        <w:t>нии на отклонение от предельных параметров разрешенного строительства, р</w:t>
      </w:r>
      <w:r w:rsidRPr="003B43B0">
        <w:rPr>
          <w:sz w:val="28"/>
          <w:szCs w:val="28"/>
        </w:rPr>
        <w:t>е</w:t>
      </w:r>
      <w:r w:rsidRPr="003B43B0">
        <w:rPr>
          <w:sz w:val="28"/>
          <w:szCs w:val="28"/>
        </w:rPr>
        <w:t>конструкции (</w:t>
      </w:r>
      <w:r>
        <w:rPr>
          <w:sz w:val="28"/>
          <w:szCs w:val="28"/>
        </w:rPr>
        <w:t>в случае выдачи такого разрешения).</w:t>
      </w:r>
    </w:p>
    <w:p w:rsidR="00092154" w:rsidRDefault="00092154" w:rsidP="001F73C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муниципал</w:t>
      </w:r>
      <w:r>
        <w:rPr>
          <w:szCs w:val="28"/>
        </w:rPr>
        <w:t>ь</w:t>
      </w:r>
      <w:r>
        <w:rPr>
          <w:szCs w:val="28"/>
        </w:rPr>
        <w:t>ной услуги управление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 в течение трех календарных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092154" w:rsidRDefault="00092154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</w:t>
      </w:r>
      <w:r>
        <w:rPr>
          <w:szCs w:val="28"/>
        </w:rPr>
        <w:t>а</w:t>
      </w:r>
      <w:r>
        <w:rPr>
          <w:szCs w:val="28"/>
        </w:rPr>
        <w:t>ждан.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управлением архитектуры и градостроительства  адм</w:t>
      </w:r>
      <w:r>
        <w:rPr>
          <w:szCs w:val="28"/>
        </w:rPr>
        <w:t>и</w:t>
      </w:r>
      <w:r>
        <w:rPr>
          <w:szCs w:val="28"/>
        </w:rPr>
        <w:t>нистрации муниципального образования Ленинградский район заявления и пр</w:t>
      </w:r>
      <w:r>
        <w:rPr>
          <w:szCs w:val="28"/>
        </w:rPr>
        <w:t>и</w:t>
      </w:r>
      <w:r>
        <w:rPr>
          <w:szCs w:val="28"/>
        </w:rPr>
        <w:t>лагаемых к нему документов на оказание муниципальной услуги;</w:t>
      </w:r>
    </w:p>
    <w:p w:rsidR="00092154" w:rsidRDefault="00092154" w:rsidP="00CC43F2">
      <w:pPr>
        <w:ind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640147">
        <w:rPr>
          <w:szCs w:val="28"/>
        </w:rPr>
        <w:t>рассмотрение и проверка заявления и</w:t>
      </w:r>
      <w:r>
        <w:rPr>
          <w:szCs w:val="28"/>
        </w:rPr>
        <w:t xml:space="preserve"> приложенных к нему документов</w:t>
      </w:r>
      <w:r w:rsidRPr="00640147">
        <w:rPr>
          <w:szCs w:val="28"/>
        </w:rPr>
        <w:t>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 управлением архитектуры и градостроительства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разрешения на строительство, реконструкцию объектов капитального строительства (продление срока действия разрешения на строительство) или отказ</w:t>
      </w:r>
      <w:r w:rsidRPr="000478BC">
        <w:rPr>
          <w:szCs w:val="28"/>
        </w:rPr>
        <w:t xml:space="preserve"> в выдаче такого разр</w:t>
      </w:r>
      <w:r w:rsidRPr="000478BC">
        <w:rPr>
          <w:szCs w:val="28"/>
        </w:rPr>
        <w:t>е</w:t>
      </w:r>
      <w:r w:rsidRPr="000478BC">
        <w:rPr>
          <w:szCs w:val="28"/>
        </w:rPr>
        <w:t xml:space="preserve">шения </w:t>
      </w:r>
      <w:r>
        <w:rPr>
          <w:szCs w:val="28"/>
        </w:rPr>
        <w:t>(отказ в продлении срока действия такого разрешения)</w:t>
      </w:r>
      <w:r w:rsidRPr="000478BC">
        <w:rPr>
          <w:szCs w:val="28"/>
        </w:rPr>
        <w:t xml:space="preserve"> с указанием пр</w:t>
      </w:r>
      <w:r w:rsidRPr="000478BC">
        <w:rPr>
          <w:szCs w:val="28"/>
        </w:rPr>
        <w:t>и</w:t>
      </w:r>
      <w:r w:rsidRPr="000478BC">
        <w:rPr>
          <w:szCs w:val="28"/>
        </w:rPr>
        <w:t>чин отказа</w:t>
      </w:r>
      <w:r>
        <w:rPr>
          <w:szCs w:val="28"/>
        </w:rPr>
        <w:t>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>градский район формирует и направляет межведомственные запросы в следу</w:t>
      </w:r>
      <w:r>
        <w:rPr>
          <w:szCs w:val="28"/>
        </w:rPr>
        <w:t>ю</w:t>
      </w:r>
      <w:r>
        <w:rPr>
          <w:szCs w:val="28"/>
        </w:rPr>
        <w:t>щие органы (организации), участвующие в предоставлении муниципальной у</w:t>
      </w:r>
      <w:r>
        <w:rPr>
          <w:szCs w:val="28"/>
        </w:rPr>
        <w:t>с</w:t>
      </w:r>
      <w:r>
        <w:rPr>
          <w:szCs w:val="28"/>
        </w:rPr>
        <w:t>луги: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35F3C">
        <w:rPr>
          <w:szCs w:val="28"/>
        </w:rPr>
        <w:t>Ленинградск</w:t>
      </w:r>
      <w:r>
        <w:rPr>
          <w:szCs w:val="28"/>
        </w:rPr>
        <w:t>ий отдел У</w:t>
      </w:r>
      <w:r w:rsidRPr="00135F3C">
        <w:rPr>
          <w:szCs w:val="28"/>
        </w:rPr>
        <w:t>правлени</w:t>
      </w:r>
      <w:r>
        <w:rPr>
          <w:szCs w:val="28"/>
        </w:rPr>
        <w:t>я</w:t>
      </w:r>
      <w:r w:rsidRPr="00135F3C">
        <w:rPr>
          <w:szCs w:val="28"/>
        </w:rPr>
        <w:t xml:space="preserve"> Федеральной службы государственной регистрации, кадастра и картографии по </w:t>
      </w:r>
      <w:r>
        <w:rPr>
          <w:szCs w:val="28"/>
        </w:rPr>
        <w:t>Краснодарскому краю;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А</w:t>
      </w:r>
      <w:r w:rsidRPr="00CC43F2">
        <w:rPr>
          <w:szCs w:val="28"/>
        </w:rPr>
        <w:t>дминистрации сельских поселений Ленинградск</w:t>
      </w:r>
      <w:r>
        <w:rPr>
          <w:szCs w:val="28"/>
        </w:rPr>
        <w:t>ого</w:t>
      </w:r>
      <w:r w:rsidRPr="00CC43F2">
        <w:rPr>
          <w:szCs w:val="28"/>
        </w:rPr>
        <w:t xml:space="preserve"> район</w:t>
      </w:r>
      <w:r>
        <w:rPr>
          <w:szCs w:val="28"/>
        </w:rPr>
        <w:t>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управление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092154" w:rsidRDefault="0009215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Проектной организации;</w:t>
      </w:r>
    </w:p>
    <w:p w:rsidR="00092154" w:rsidRDefault="0009215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</w:t>
      </w:r>
      <w:r w:rsidRPr="00CC43F2">
        <w:rPr>
          <w:szCs w:val="28"/>
        </w:rPr>
        <w:t>правлени</w:t>
      </w:r>
      <w:r>
        <w:rPr>
          <w:szCs w:val="28"/>
        </w:rPr>
        <w:t>и</w:t>
      </w:r>
      <w:r w:rsidRPr="00CC43F2">
        <w:rPr>
          <w:szCs w:val="28"/>
        </w:rPr>
        <w:t xml:space="preserve"> государственного строительного надзора Краснодарского края</w:t>
      </w:r>
      <w:r>
        <w:rPr>
          <w:szCs w:val="28"/>
        </w:rPr>
        <w:t>;</w:t>
      </w:r>
    </w:p>
    <w:p w:rsidR="00092154" w:rsidRDefault="0009215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</w:t>
      </w:r>
      <w:r w:rsidRPr="00CC43F2">
        <w:rPr>
          <w:szCs w:val="28"/>
        </w:rPr>
        <w:t>осприроднадзор</w:t>
      </w:r>
      <w:r>
        <w:rPr>
          <w:szCs w:val="28"/>
        </w:rPr>
        <w:t>а.</w:t>
      </w:r>
    </w:p>
    <w:p w:rsidR="00092154" w:rsidRDefault="0009215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092154" w:rsidRDefault="0009215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информации, необходимых для предоставления муниципальной услуги, направляется в соо</w:t>
      </w:r>
      <w:r>
        <w:rPr>
          <w:szCs w:val="28"/>
        </w:rPr>
        <w:t>т</w:t>
      </w:r>
      <w:r>
        <w:rPr>
          <w:szCs w:val="28"/>
        </w:rPr>
        <w:t>ветствии со статьей 7.2 Федерального закона от 27 июля 2010 года № 210-ФЗ «Об организации предоставления государственных и муниципальных услуг».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осуществля</w:t>
      </w:r>
      <w:r>
        <w:rPr>
          <w:szCs w:val="28"/>
        </w:rPr>
        <w:t>е</w:t>
      </w:r>
      <w:r>
        <w:rPr>
          <w:szCs w:val="28"/>
        </w:rPr>
        <w:t>мых и принимаемых в ходе оказания муниципальной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муниципальной услуги заявитель обращается в окно консультации МФЦ или специалисту упра</w:t>
      </w:r>
      <w:r>
        <w:rPr>
          <w:szCs w:val="28"/>
        </w:rPr>
        <w:t>в</w:t>
      </w:r>
      <w:r>
        <w:rPr>
          <w:szCs w:val="28"/>
        </w:rPr>
        <w:t>ления архитектуры и градостроительства 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 и сообщает специалисту свои имя и фамилию, а также излагает суть вопроса.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</w:t>
      </w:r>
      <w:r>
        <w:rPr>
          <w:szCs w:val="28"/>
        </w:rPr>
        <w:t>о</w:t>
      </w:r>
      <w:r>
        <w:rPr>
          <w:szCs w:val="28"/>
        </w:rPr>
        <w:t>ставляет не более 15 минут.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обслужив</w:t>
      </w:r>
      <w:r>
        <w:rPr>
          <w:szCs w:val="28"/>
        </w:rPr>
        <w:t>а</w:t>
      </w:r>
      <w:r>
        <w:rPr>
          <w:szCs w:val="28"/>
        </w:rPr>
        <w:t>ния граждан МФЦ или специалист управления архитектуры и градостроительс</w:t>
      </w:r>
      <w:r>
        <w:rPr>
          <w:szCs w:val="28"/>
        </w:rPr>
        <w:t>т</w:t>
      </w:r>
      <w:r>
        <w:rPr>
          <w:szCs w:val="28"/>
        </w:rPr>
        <w:t>ва  администрации муниципального образования Ленинградский район, уполн</w:t>
      </w:r>
      <w:r>
        <w:rPr>
          <w:szCs w:val="28"/>
        </w:rPr>
        <w:t>о</w:t>
      </w:r>
      <w:r>
        <w:rPr>
          <w:szCs w:val="28"/>
        </w:rPr>
        <w:t>моченный на консультирование граждан (далее -ответственный специалист).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</w:t>
      </w:r>
      <w:r>
        <w:rPr>
          <w:szCs w:val="28"/>
        </w:rPr>
        <w:t>с</w:t>
      </w:r>
      <w:r>
        <w:rPr>
          <w:szCs w:val="28"/>
        </w:rPr>
        <w:t>ле проверяет документ, удостоверяющий личность.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заявл</w:t>
      </w:r>
      <w:r>
        <w:rPr>
          <w:szCs w:val="28"/>
        </w:rPr>
        <w:t>е</w:t>
      </w:r>
      <w:r>
        <w:rPr>
          <w:szCs w:val="28"/>
        </w:rPr>
        <w:t>ния и прилагаемых к нему документов на оказание муниципальной услуги явл</w:t>
      </w:r>
      <w:r>
        <w:rPr>
          <w:szCs w:val="28"/>
        </w:rPr>
        <w:t>я</w:t>
      </w:r>
      <w:r>
        <w:rPr>
          <w:szCs w:val="28"/>
        </w:rPr>
        <w:t>ется личное обращение заявителя.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прилож</w:t>
      </w:r>
      <w:r>
        <w:rPr>
          <w:szCs w:val="28"/>
        </w:rPr>
        <w:t>е</w:t>
      </w:r>
      <w:r>
        <w:rPr>
          <w:szCs w:val="28"/>
        </w:rPr>
        <w:t>нием документов лично от заявителей.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полностью;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«с подлинником сверено»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«с подлинником сверено», заверяет своей подписью с указанием фамилии, инициалов и даты;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заявл</w:t>
      </w:r>
      <w:r>
        <w:rPr>
          <w:szCs w:val="28"/>
        </w:rPr>
        <w:t>е</w:t>
      </w:r>
      <w:r>
        <w:rPr>
          <w:szCs w:val="28"/>
        </w:rPr>
        <w:t>ния (в случае обращения заявителя в МФЦ);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</w:t>
      </w:r>
      <w:r>
        <w:rPr>
          <w:szCs w:val="28"/>
        </w:rPr>
        <w:t>с</w:t>
      </w:r>
      <w:r>
        <w:rPr>
          <w:szCs w:val="28"/>
        </w:rPr>
        <w:t>луг, которые предназначены для электронного документооборота, сличает пре</w:t>
      </w:r>
      <w:r>
        <w:rPr>
          <w:szCs w:val="28"/>
        </w:rPr>
        <w:t>д</w:t>
      </w:r>
      <w:r>
        <w:rPr>
          <w:szCs w:val="28"/>
        </w:rPr>
        <w:t>ставленные экземпляры, заверяет своей подписью с указанием фамилии, ин</w:t>
      </w:r>
      <w:r>
        <w:rPr>
          <w:szCs w:val="28"/>
        </w:rPr>
        <w:t>и</w:t>
      </w:r>
      <w:r>
        <w:rPr>
          <w:szCs w:val="28"/>
        </w:rPr>
        <w:t>циалов и даты, ставит штамп «с подлинником сверено» (если по Администр</w:t>
      </w:r>
      <w:r>
        <w:rPr>
          <w:szCs w:val="28"/>
        </w:rPr>
        <w:t>а</w:t>
      </w:r>
      <w:r>
        <w:rPr>
          <w:szCs w:val="28"/>
        </w:rPr>
        <w:t>тивному регламенту оказания услуги не предусмотрены нотариально удостов</w:t>
      </w:r>
      <w:r>
        <w:rPr>
          <w:szCs w:val="28"/>
        </w:rPr>
        <w:t>е</w:t>
      </w:r>
      <w:r>
        <w:rPr>
          <w:szCs w:val="28"/>
        </w:rPr>
        <w:t>ренные копии документов);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экземпляр расписки с регистрационным номером, датой и подписью работника, принявш</w:t>
      </w:r>
      <w:r>
        <w:rPr>
          <w:szCs w:val="28"/>
        </w:rPr>
        <w:t>е</w:t>
      </w:r>
      <w:r>
        <w:rPr>
          <w:szCs w:val="28"/>
        </w:rPr>
        <w:t>го комплект документов, выдается на руки заявителю. Получение заявителем расписки подтверждает факт приема специалистом комплекта документов от заявителя.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сотрудник не вправе отказать в приеме и регистрации заявления от заинтересованных лиц в представлении муниципальной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8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9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0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обязан устно проинформировать заявителя о наличии оснований для отказа (приостановления) в представлении муниципал</w:t>
      </w:r>
      <w:r>
        <w:rPr>
          <w:szCs w:val="28"/>
        </w:rPr>
        <w:t>ь</w:t>
      </w:r>
      <w:r>
        <w:rPr>
          <w:szCs w:val="28"/>
        </w:rPr>
        <w:t>ной услуги и просит заявителя собственноручно указать в заявлении «Причины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специалист МФЦ  осуществляет регистрацию заявления в электронной системе документ</w:t>
      </w:r>
      <w:r>
        <w:rPr>
          <w:szCs w:val="28"/>
        </w:rPr>
        <w:t>о</w:t>
      </w:r>
      <w:r>
        <w:rPr>
          <w:szCs w:val="28"/>
        </w:rPr>
        <w:t>оборота МФЦ , программой такой системы присваивается регистрационный н</w:t>
      </w:r>
      <w:r>
        <w:rPr>
          <w:szCs w:val="28"/>
        </w:rPr>
        <w:t>о</w:t>
      </w:r>
      <w:r>
        <w:rPr>
          <w:szCs w:val="28"/>
        </w:rPr>
        <w:t>мер заявления, указывается дата и время приема заявления.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</w:t>
      </w:r>
      <w:r>
        <w:rPr>
          <w:szCs w:val="28"/>
        </w:rPr>
        <w:t>о</w:t>
      </w:r>
      <w:r>
        <w:rPr>
          <w:szCs w:val="28"/>
        </w:rPr>
        <w:t>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специалистом комплекта документов от заявителя.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передается на исполнение в приемную администрации муниципального образования.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дела в администрацию муниципального образования осуществляется на следующий рабочий день.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</w:t>
      </w:r>
      <w:r>
        <w:rPr>
          <w:szCs w:val="28"/>
        </w:rPr>
        <w:t>о</w:t>
      </w:r>
      <w:r>
        <w:rPr>
          <w:szCs w:val="28"/>
        </w:rPr>
        <w:t>лучивший сформированный пакет документов, регистрирует входящее заявление в системе «СИНКОПА».</w:t>
      </w:r>
    </w:p>
    <w:p w:rsidR="00092154" w:rsidRDefault="00092154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092154" w:rsidRDefault="00092154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 для дальнейшего рассмотрения, исходя из содержания заявления.</w:t>
      </w:r>
    </w:p>
    <w:p w:rsidR="00092154" w:rsidRDefault="00092154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</w:t>
      </w:r>
      <w:r>
        <w:rPr>
          <w:szCs w:val="28"/>
        </w:rPr>
        <w:t>о</w:t>
      </w:r>
      <w:r>
        <w:rPr>
          <w:szCs w:val="28"/>
        </w:rPr>
        <w:t>рядке его дальнейшего рассмотрения.</w:t>
      </w:r>
    </w:p>
    <w:p w:rsidR="00092154" w:rsidRDefault="00092154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передает получе</w:t>
      </w:r>
      <w:r>
        <w:rPr>
          <w:szCs w:val="28"/>
        </w:rPr>
        <w:t>н</w:t>
      </w:r>
      <w:r>
        <w:rPr>
          <w:szCs w:val="28"/>
        </w:rPr>
        <w:t>ный пакет документов специалисту, уполномоченному на производство по зая</w:t>
      </w:r>
      <w:r>
        <w:rPr>
          <w:szCs w:val="28"/>
        </w:rPr>
        <w:t>в</w:t>
      </w:r>
      <w:r>
        <w:rPr>
          <w:szCs w:val="28"/>
        </w:rPr>
        <w:t>лению.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осуществл</w:t>
      </w:r>
      <w:r>
        <w:rPr>
          <w:szCs w:val="28"/>
        </w:rPr>
        <w:t>я</w:t>
      </w:r>
      <w:r>
        <w:rPr>
          <w:szCs w:val="28"/>
        </w:rPr>
        <w:t>ется проверка представленных документов на отсутствие оснований, перечи</w:t>
      </w:r>
      <w:r>
        <w:rPr>
          <w:szCs w:val="28"/>
        </w:rPr>
        <w:t>с</w:t>
      </w:r>
      <w:r>
        <w:rPr>
          <w:szCs w:val="28"/>
        </w:rPr>
        <w:t xml:space="preserve">ленных в </w:t>
      </w:r>
      <w:hyperlink r:id="rId11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2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</w:t>
      </w:r>
      <w:r>
        <w:rPr>
          <w:szCs w:val="28"/>
        </w:rPr>
        <w:t>а</w:t>
      </w:r>
      <w:r>
        <w:rPr>
          <w:szCs w:val="28"/>
        </w:rPr>
        <w:t>за в предоставлении муниципальной услуги.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092154" w:rsidRPr="006373DB" w:rsidRDefault="00092154" w:rsidP="00CF5DD6">
      <w:pPr>
        <w:ind w:firstLine="900"/>
        <w:jc w:val="both"/>
        <w:rPr>
          <w:szCs w:val="28"/>
        </w:rPr>
      </w:pPr>
      <w:r>
        <w:rPr>
          <w:szCs w:val="28"/>
        </w:rPr>
        <w:t xml:space="preserve">- прием, </w:t>
      </w:r>
      <w:r w:rsidRPr="00640147">
        <w:rPr>
          <w:szCs w:val="28"/>
        </w:rPr>
        <w:t>пе</w:t>
      </w:r>
      <w:r>
        <w:rPr>
          <w:szCs w:val="28"/>
        </w:rPr>
        <w:t xml:space="preserve">рвичная проверка и регистрация </w:t>
      </w:r>
      <w:r w:rsidRPr="00640147">
        <w:rPr>
          <w:szCs w:val="28"/>
        </w:rPr>
        <w:t>заявления и приложенных к нему документов;</w:t>
      </w:r>
    </w:p>
    <w:p w:rsidR="00092154" w:rsidRDefault="00092154" w:rsidP="00CF5DD6">
      <w:pPr>
        <w:ind w:firstLine="900"/>
        <w:jc w:val="both"/>
        <w:rPr>
          <w:szCs w:val="28"/>
        </w:rPr>
      </w:pPr>
      <w:r>
        <w:rPr>
          <w:szCs w:val="28"/>
        </w:rPr>
        <w:t>-  </w:t>
      </w:r>
      <w:r w:rsidRPr="00640147">
        <w:rPr>
          <w:szCs w:val="28"/>
        </w:rPr>
        <w:t>рассмотрение и проверка заявления и</w:t>
      </w:r>
      <w:r>
        <w:rPr>
          <w:szCs w:val="28"/>
        </w:rPr>
        <w:t xml:space="preserve"> приложенных к нему докуме</w:t>
      </w:r>
      <w:r>
        <w:rPr>
          <w:szCs w:val="28"/>
        </w:rPr>
        <w:t>н</w:t>
      </w:r>
      <w:r>
        <w:rPr>
          <w:szCs w:val="28"/>
        </w:rPr>
        <w:t>тов</w:t>
      </w:r>
      <w:r w:rsidRPr="00640147">
        <w:rPr>
          <w:szCs w:val="28"/>
        </w:rPr>
        <w:t>;</w:t>
      </w:r>
    </w:p>
    <w:p w:rsidR="00092154" w:rsidRDefault="00092154" w:rsidP="00CF5DD6">
      <w:pPr>
        <w:ind w:firstLine="900"/>
        <w:jc w:val="both"/>
        <w:rPr>
          <w:szCs w:val="28"/>
        </w:rPr>
      </w:pPr>
      <w:r>
        <w:rPr>
          <w:szCs w:val="28"/>
        </w:rPr>
        <w:t>-</w:t>
      </w:r>
      <w:r>
        <w:t> </w:t>
      </w:r>
      <w:r>
        <w:rPr>
          <w:szCs w:val="28"/>
        </w:rPr>
        <w:t>выдача</w:t>
      </w:r>
      <w:r w:rsidRPr="000478BC">
        <w:rPr>
          <w:szCs w:val="28"/>
        </w:rPr>
        <w:t xml:space="preserve"> заявителю </w:t>
      </w:r>
      <w:r>
        <w:rPr>
          <w:szCs w:val="28"/>
        </w:rPr>
        <w:t>разрешения на строительство, реконструкцию объе</w:t>
      </w:r>
      <w:r>
        <w:rPr>
          <w:szCs w:val="28"/>
        </w:rPr>
        <w:t>к</w:t>
      </w:r>
      <w:r>
        <w:rPr>
          <w:szCs w:val="28"/>
        </w:rPr>
        <w:t>тов капитального строительства (продление срока действия разрешения на строительство) или отказ</w:t>
      </w:r>
      <w:r w:rsidRPr="000478BC">
        <w:rPr>
          <w:szCs w:val="28"/>
        </w:rPr>
        <w:t xml:space="preserve"> в выдаче такого разрешения </w:t>
      </w:r>
      <w:r>
        <w:rPr>
          <w:szCs w:val="28"/>
        </w:rPr>
        <w:t>(отказ в продлении срока действия такого разрешения)</w:t>
      </w:r>
      <w:r w:rsidRPr="000478BC">
        <w:rPr>
          <w:szCs w:val="28"/>
        </w:rPr>
        <w:t xml:space="preserve"> с указанием причин отказа</w:t>
      </w:r>
      <w:r>
        <w:rPr>
          <w:szCs w:val="28"/>
        </w:rPr>
        <w:t>.</w:t>
      </w:r>
    </w:p>
    <w:p w:rsidR="00092154" w:rsidRDefault="00092154" w:rsidP="00CF5D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 10 дней.</w:t>
      </w:r>
    </w:p>
    <w:p w:rsidR="00092154" w:rsidRDefault="0009215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запроса о предоставлении муниципальной услуги.</w:t>
      </w:r>
    </w:p>
    <w:p w:rsidR="00092154" w:rsidRDefault="0009215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может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092154" w:rsidRDefault="0009215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092154" w:rsidRDefault="00092154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предст</w:t>
      </w:r>
      <w:r w:rsidRPr="002C463A">
        <w:rPr>
          <w:szCs w:val="28"/>
        </w:rPr>
        <w:t>а</w:t>
      </w:r>
      <w:r w:rsidRPr="002C463A">
        <w:rPr>
          <w:szCs w:val="28"/>
        </w:rPr>
        <w:t>ви</w:t>
      </w:r>
      <w:r>
        <w:rPr>
          <w:szCs w:val="28"/>
        </w:rPr>
        <w:t>теля в управлении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</w:t>
      </w:r>
      <w:r w:rsidRPr="002C463A">
        <w:rPr>
          <w:szCs w:val="28"/>
        </w:rPr>
        <w:t xml:space="preserve"> </w:t>
      </w:r>
      <w:r>
        <w:rPr>
          <w:szCs w:val="28"/>
        </w:rPr>
        <w:t xml:space="preserve">Ленинградский район </w:t>
      </w:r>
      <w:r w:rsidRPr="002C463A">
        <w:rPr>
          <w:szCs w:val="28"/>
        </w:rPr>
        <w:t>или Многофункциональный центр.</w:t>
      </w:r>
    </w:p>
    <w:p w:rsidR="00092154" w:rsidRDefault="00092154" w:rsidP="007C2228">
      <w:pPr>
        <w:ind w:firstLine="900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определе</w:t>
      </w:r>
      <w:r>
        <w:rPr>
          <w:szCs w:val="28"/>
        </w:rPr>
        <w:t>н</w:t>
      </w:r>
      <w:r>
        <w:rPr>
          <w:szCs w:val="28"/>
        </w:rPr>
        <w:t>ных административными процедурами по исполнению муниципальной услуги, принятием решений ответственными специалистами по исполнению настоящего Административного регламента осуществляется заместителем главы муниц</w:t>
      </w:r>
      <w:r>
        <w:rPr>
          <w:szCs w:val="28"/>
        </w:rPr>
        <w:t>и</w:t>
      </w:r>
      <w:r>
        <w:rPr>
          <w:szCs w:val="28"/>
        </w:rPr>
        <w:t>пального образования, начальником управления архитектуры и градостроител</w:t>
      </w:r>
      <w:r>
        <w:rPr>
          <w:szCs w:val="28"/>
        </w:rPr>
        <w:t>ь</w:t>
      </w:r>
      <w:r>
        <w:rPr>
          <w:szCs w:val="28"/>
        </w:rPr>
        <w:t>ства  администрации муниципального образования Ленинградский район, дире</w:t>
      </w:r>
      <w:r>
        <w:rPr>
          <w:szCs w:val="28"/>
        </w:rPr>
        <w:t>к</w:t>
      </w:r>
      <w:r>
        <w:rPr>
          <w:szCs w:val="28"/>
        </w:rPr>
        <w:t>тором МФЦ.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Административного регламента связанных с осуществлением деятельности ответственных специал</w:t>
      </w:r>
      <w:r>
        <w:rPr>
          <w:szCs w:val="28"/>
        </w:rPr>
        <w:t>и</w:t>
      </w:r>
      <w:r>
        <w:rPr>
          <w:szCs w:val="28"/>
        </w:rPr>
        <w:t>стов осуществляется начальником управления архитектуры и градостроительс</w:t>
      </w:r>
      <w:r>
        <w:rPr>
          <w:szCs w:val="28"/>
        </w:rPr>
        <w:t>т</w:t>
      </w:r>
      <w:r>
        <w:rPr>
          <w:szCs w:val="28"/>
        </w:rPr>
        <w:t>ва  администрации муниципального образования Ленинградский район.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служащих.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</w:t>
      </w:r>
      <w:r>
        <w:rPr>
          <w:szCs w:val="28"/>
        </w:rPr>
        <w:t>у</w:t>
      </w:r>
      <w:r>
        <w:rPr>
          <w:szCs w:val="28"/>
        </w:rPr>
        <w:t>тем проведения: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образования, на основании иных документов и сведений, указывающих на нарушение пол</w:t>
      </w:r>
      <w:r>
        <w:rPr>
          <w:szCs w:val="28"/>
        </w:rPr>
        <w:t>о</w:t>
      </w:r>
      <w:r>
        <w:rPr>
          <w:szCs w:val="28"/>
        </w:rPr>
        <w:t>жений настоящего Административного регламента.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кач</w:t>
      </w:r>
      <w:r>
        <w:rPr>
          <w:szCs w:val="28"/>
        </w:rPr>
        <w:t>е</w:t>
      </w:r>
      <w:r>
        <w:rPr>
          <w:szCs w:val="28"/>
        </w:rPr>
        <w:t>ства исполнения муниципальной услуги устанавливается управлением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>градский район в форме распоряжения.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во взаимодействии с директором МФЦ.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пров</w:t>
      </w:r>
      <w:r>
        <w:rPr>
          <w:szCs w:val="28"/>
        </w:rPr>
        <w:t>е</w:t>
      </w:r>
      <w:r>
        <w:rPr>
          <w:szCs w:val="28"/>
        </w:rPr>
        <w:t>ряется: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</w:t>
      </w:r>
      <w:r>
        <w:rPr>
          <w:szCs w:val="28"/>
        </w:rPr>
        <w:t>с</w:t>
      </w:r>
      <w:r>
        <w:rPr>
          <w:szCs w:val="28"/>
        </w:rPr>
        <w:t>полнения административных процедур, установленных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</w:t>
      </w:r>
      <w:r>
        <w:rPr>
          <w:szCs w:val="28"/>
        </w:rPr>
        <w:t>о</w:t>
      </w:r>
      <w:r>
        <w:rPr>
          <w:szCs w:val="28"/>
        </w:rPr>
        <w:t>жет осуществляться в соответствии с действующим законодательством Росси</w:t>
      </w:r>
      <w:r>
        <w:rPr>
          <w:szCs w:val="28"/>
        </w:rPr>
        <w:t>й</w:t>
      </w:r>
      <w:r>
        <w:rPr>
          <w:szCs w:val="28"/>
        </w:rPr>
        <w:t>ской Федерации.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</w:t>
      </w:r>
      <w:r>
        <w:rPr>
          <w:szCs w:val="28"/>
        </w:rPr>
        <w:t>к</w:t>
      </w:r>
      <w:r>
        <w:rPr>
          <w:szCs w:val="28"/>
        </w:rPr>
        <w:t>тронные опросы, анкетирование по вопросам удовлетворенности полнотой и к</w:t>
      </w:r>
      <w:r>
        <w:rPr>
          <w:szCs w:val="28"/>
        </w:rPr>
        <w:t>а</w:t>
      </w:r>
      <w:r>
        <w:rPr>
          <w:szCs w:val="28"/>
        </w:rPr>
        <w:t>чеством исполнения муниципальной услуги, соблюдения положений настоящего Административного регламента, сроков и последовательности действий (адм</w:t>
      </w:r>
      <w:r>
        <w:rPr>
          <w:szCs w:val="28"/>
        </w:rPr>
        <w:t>и</w:t>
      </w:r>
      <w:r>
        <w:rPr>
          <w:szCs w:val="28"/>
        </w:rPr>
        <w:t>нистративных процедур), предусмотренных настоящим Административным ре</w:t>
      </w:r>
      <w:r>
        <w:rPr>
          <w:szCs w:val="28"/>
        </w:rPr>
        <w:t>г</w:t>
      </w:r>
      <w:r>
        <w:rPr>
          <w:szCs w:val="28"/>
        </w:rPr>
        <w:t>ламентом.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</w:t>
      </w:r>
      <w:r>
        <w:rPr>
          <w:szCs w:val="28"/>
        </w:rPr>
        <w:t>с</w:t>
      </w:r>
      <w:r>
        <w:rPr>
          <w:szCs w:val="28"/>
        </w:rPr>
        <w:t>полнении требований настоящего Административного регламента, привлекаю</w:t>
      </w:r>
      <w:r>
        <w:rPr>
          <w:szCs w:val="28"/>
        </w:rPr>
        <w:t>т</w:t>
      </w:r>
      <w:r>
        <w:rPr>
          <w:szCs w:val="28"/>
        </w:rPr>
        <w:t>ся к дисциплинарной ответственности, а также несут гражданско-правовую, а</w:t>
      </w:r>
      <w:r>
        <w:rPr>
          <w:szCs w:val="28"/>
        </w:rPr>
        <w:t>д</w:t>
      </w:r>
      <w:r>
        <w:rPr>
          <w:szCs w:val="28"/>
        </w:rPr>
        <w:t>министративную и уголовную ответственность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 Российской Федерации.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</w:t>
      </w:r>
      <w:r>
        <w:rPr>
          <w:szCs w:val="28"/>
        </w:rPr>
        <w:t>ж</w:t>
      </w:r>
      <w:r>
        <w:rPr>
          <w:szCs w:val="28"/>
        </w:rPr>
        <w:t>ностных инструкциях.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2168BE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092154" w:rsidRDefault="00092154" w:rsidP="002168BE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092154" w:rsidRDefault="00092154" w:rsidP="002168BE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092154" w:rsidRDefault="00092154" w:rsidP="002168BE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муниципальных служащих, непосредственно исполняющих муниципальную услугу, принятые ими решения при осуществлении муниципальной услуги может быть подана з</w:t>
      </w:r>
      <w:r>
        <w:rPr>
          <w:szCs w:val="28"/>
        </w:rPr>
        <w:t>а</w:t>
      </w:r>
      <w:r>
        <w:rPr>
          <w:szCs w:val="28"/>
        </w:rPr>
        <w:t>местителю муниципального образования, а также в иные органы государстве</w:t>
      </w:r>
      <w:r>
        <w:rPr>
          <w:szCs w:val="28"/>
        </w:rPr>
        <w:t>н</w:t>
      </w:r>
      <w:r>
        <w:rPr>
          <w:szCs w:val="28"/>
        </w:rPr>
        <w:t>ной власти и местного самоуправления в порядке, установленном действующим законодательством.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государс</w:t>
      </w:r>
      <w:r>
        <w:rPr>
          <w:szCs w:val="28"/>
        </w:rPr>
        <w:t>т</w:t>
      </w:r>
      <w:r>
        <w:rPr>
          <w:szCs w:val="28"/>
        </w:rPr>
        <w:t>венной власти и местного самоуправления в порядке, установленном действу</w:t>
      </w:r>
      <w:r>
        <w:rPr>
          <w:szCs w:val="28"/>
        </w:rPr>
        <w:t>ю</w:t>
      </w:r>
      <w:r>
        <w:rPr>
          <w:szCs w:val="28"/>
        </w:rPr>
        <w:t>щим законодательством.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</w:t>
      </w:r>
      <w:r>
        <w:rPr>
          <w:szCs w:val="28"/>
        </w:rPr>
        <w:t>т</w:t>
      </w:r>
      <w:r>
        <w:rPr>
          <w:szCs w:val="28"/>
        </w:rPr>
        <w:t>чество соответствующего должностного лица, либо должность соответствующ</w:t>
      </w:r>
      <w:r>
        <w:rPr>
          <w:szCs w:val="28"/>
        </w:rPr>
        <w:t>е</w:t>
      </w:r>
      <w:r>
        <w:rPr>
          <w:szCs w:val="28"/>
        </w:rPr>
        <w:t>го лица;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</w:t>
      </w:r>
      <w:r>
        <w:rPr>
          <w:szCs w:val="28"/>
        </w:rPr>
        <w:t>а</w:t>
      </w:r>
      <w:r>
        <w:rPr>
          <w:szCs w:val="28"/>
        </w:rPr>
        <w:t>лобу, почтовый адрес, по которому должны быть направлены ответ, уведомл</w:t>
      </w:r>
      <w:r>
        <w:rPr>
          <w:szCs w:val="28"/>
        </w:rPr>
        <w:t>е</w:t>
      </w:r>
      <w:r>
        <w:rPr>
          <w:szCs w:val="28"/>
        </w:rPr>
        <w:t>ние о переадресации обращения;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</w:t>
      </w:r>
      <w:r>
        <w:rPr>
          <w:szCs w:val="28"/>
        </w:rPr>
        <w:t>и</w:t>
      </w:r>
      <w:r>
        <w:rPr>
          <w:szCs w:val="28"/>
        </w:rPr>
        <w:t>лагает к жалобе документы и материалы либо их копии.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необход</w:t>
      </w:r>
      <w:r>
        <w:rPr>
          <w:szCs w:val="28"/>
        </w:rPr>
        <w:t>и</w:t>
      </w:r>
      <w:r>
        <w:rPr>
          <w:szCs w:val="28"/>
        </w:rPr>
        <w:t>мых для обоснования и рассмотрения жалобы: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обращаться с просьбой об их истребовании;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</w:t>
      </w:r>
      <w:r>
        <w:rPr>
          <w:szCs w:val="28"/>
        </w:rPr>
        <w:t>в</w:t>
      </w:r>
      <w:r>
        <w:rPr>
          <w:szCs w:val="28"/>
        </w:rPr>
        <w:t>ляющие государственную или иную охраняемую федеральным законом тайну.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</w:t>
      </w:r>
      <w:r>
        <w:rPr>
          <w:szCs w:val="28"/>
        </w:rPr>
        <w:t>ч</w:t>
      </w:r>
      <w:r>
        <w:rPr>
          <w:szCs w:val="28"/>
        </w:rPr>
        <w:t>товый адрес, по которому должен быть направлен ответ;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угрозы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</w:t>
      </w:r>
      <w:r>
        <w:rPr>
          <w:szCs w:val="28"/>
        </w:rPr>
        <w:t>ж</w:t>
      </w:r>
      <w:r>
        <w:rPr>
          <w:szCs w:val="28"/>
        </w:rPr>
        <w:t>ностное лицо либо уполномоченное на то лицо вправе принять решение о безо</w:t>
      </w:r>
      <w:r>
        <w:rPr>
          <w:szCs w:val="28"/>
        </w:rPr>
        <w:t>с</w:t>
      </w:r>
      <w:r>
        <w:rPr>
          <w:szCs w:val="28"/>
        </w:rPr>
        <w:t>новательности очередной жалобы и прекращении переписки с гражданином по данному вопросу при условии, что указанная жалоба и ранее направляемые ж</w:t>
      </w:r>
      <w:r>
        <w:rPr>
          <w:szCs w:val="28"/>
        </w:rPr>
        <w:t>а</w:t>
      </w:r>
      <w:r>
        <w:rPr>
          <w:szCs w:val="28"/>
        </w:rPr>
        <w:t>лобы направлялись в один и тот же орган местного самоуправления или одному и тому же должностному лицу. О данном решении уведомляется гражданин, н</w:t>
      </w:r>
      <w:r>
        <w:rPr>
          <w:szCs w:val="28"/>
        </w:rPr>
        <w:t>а</w:t>
      </w:r>
      <w:r>
        <w:rPr>
          <w:szCs w:val="28"/>
        </w:rPr>
        <w:t>правивший жалобу.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</w:t>
      </w:r>
      <w:r>
        <w:rPr>
          <w:szCs w:val="28"/>
        </w:rPr>
        <w:t>з</w:t>
      </w:r>
      <w:r>
        <w:rPr>
          <w:szCs w:val="28"/>
        </w:rPr>
        <w:t>глашения сведений, составляющих государственную или иную охраняемую ф</w:t>
      </w:r>
      <w:r>
        <w:rPr>
          <w:szCs w:val="28"/>
        </w:rPr>
        <w:t>е</w:t>
      </w:r>
      <w:r>
        <w:rPr>
          <w:szCs w:val="28"/>
        </w:rPr>
        <w:t>деральным законом тайну.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092154" w:rsidRDefault="0009215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 предоставляющий муниципальную у</w:t>
      </w:r>
      <w:r>
        <w:rPr>
          <w:szCs w:val="28"/>
        </w:rPr>
        <w:t>с</w:t>
      </w:r>
      <w:r>
        <w:rPr>
          <w:szCs w:val="28"/>
        </w:rPr>
        <w:t>лугу, подлежит рассмотрению должностным лицом, наделенным полномочиями по рассмотрению жалоб, в течение пятнадцати рабочих дней со дня ее регистр</w:t>
      </w:r>
      <w:r>
        <w:rPr>
          <w:szCs w:val="28"/>
        </w:rPr>
        <w:t>а</w:t>
      </w:r>
      <w:r>
        <w:rPr>
          <w:szCs w:val="28"/>
        </w:rPr>
        <w:t>ции, а случае обжалования отказа органа, предоставляющего муниципальную услугу, должностного лица органа,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</w:t>
      </w:r>
      <w:r>
        <w:rPr>
          <w:szCs w:val="28"/>
        </w:rPr>
        <w:t>с</w:t>
      </w:r>
      <w:r>
        <w:rPr>
          <w:szCs w:val="28"/>
        </w:rPr>
        <w:t>правлений – в течение пяти рабочих дней со дня ее регистрации.</w:t>
      </w:r>
    </w:p>
    <w:p w:rsidR="00092154" w:rsidRDefault="00092154" w:rsidP="003E157F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И.М.Заболотний</w:t>
      </w:r>
      <w:r>
        <w:rPr>
          <w:szCs w:val="28"/>
        </w:rPr>
        <w:tab/>
      </w: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6E610E">
      <w:pPr>
        <w:autoSpaceDE w:val="0"/>
        <w:autoSpaceDN w:val="0"/>
        <w:adjustRightInd w:val="0"/>
        <w:rPr>
          <w:szCs w:val="28"/>
        </w:rPr>
      </w:pPr>
    </w:p>
    <w:p w:rsidR="00092154" w:rsidRDefault="00092154" w:rsidP="00CF5DD6">
      <w:pPr>
        <w:ind w:firstLine="5400"/>
        <w:jc w:val="center"/>
        <w:rPr>
          <w:szCs w:val="28"/>
        </w:rPr>
      </w:pPr>
    </w:p>
    <w:p w:rsidR="00092154" w:rsidRDefault="00092154" w:rsidP="00CF5DD6">
      <w:pPr>
        <w:ind w:firstLine="5400"/>
        <w:jc w:val="center"/>
        <w:rPr>
          <w:szCs w:val="28"/>
        </w:rPr>
      </w:pPr>
    </w:p>
    <w:p w:rsidR="00092154" w:rsidRDefault="00092154" w:rsidP="00CF5DD6">
      <w:pPr>
        <w:ind w:firstLine="5400"/>
        <w:jc w:val="center"/>
        <w:rPr>
          <w:szCs w:val="28"/>
        </w:rPr>
      </w:pPr>
    </w:p>
    <w:p w:rsidR="00092154" w:rsidRDefault="00092154" w:rsidP="00CF5DD6">
      <w:pPr>
        <w:ind w:firstLine="5400"/>
        <w:jc w:val="center"/>
        <w:rPr>
          <w:szCs w:val="28"/>
        </w:rPr>
      </w:pPr>
    </w:p>
    <w:p w:rsidR="00092154" w:rsidRPr="001B35A2" w:rsidRDefault="00092154" w:rsidP="009E307E">
      <w:pPr>
        <w:ind w:firstLine="5400"/>
        <w:rPr>
          <w:szCs w:val="28"/>
        </w:rPr>
      </w:pPr>
      <w:r>
        <w:rPr>
          <w:szCs w:val="28"/>
        </w:rPr>
        <w:t xml:space="preserve">            </w:t>
      </w:r>
      <w:r w:rsidRPr="001B35A2">
        <w:rPr>
          <w:szCs w:val="28"/>
        </w:rPr>
        <w:t>ПРИЛОЖЕНИЕ № 1</w:t>
      </w:r>
    </w:p>
    <w:p w:rsidR="00092154" w:rsidRPr="001B35A2" w:rsidRDefault="00092154" w:rsidP="009E307E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 </w:t>
      </w:r>
    </w:p>
    <w:p w:rsidR="00092154" w:rsidRPr="001B35A2" w:rsidRDefault="00092154" w:rsidP="00CF5DD6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092154" w:rsidRPr="00C02883" w:rsidRDefault="00092154" w:rsidP="00CF5DD6">
      <w:pPr>
        <w:jc w:val="center"/>
        <w:rPr>
          <w:strike/>
          <w:szCs w:val="28"/>
        </w:rPr>
      </w:pPr>
      <w:r w:rsidRPr="001B35A2">
        <w:rPr>
          <w:szCs w:val="28"/>
        </w:rPr>
        <w:t xml:space="preserve">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092154" w:rsidRPr="00970615" w:rsidRDefault="00092154" w:rsidP="00CF5DD6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092154" w:rsidRPr="00970615" w:rsidRDefault="00092154" w:rsidP="00CF5DD6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</w:t>
            </w:r>
            <w:r w:rsidRPr="00970615">
              <w:rPr>
                <w:bCs/>
                <w:sz w:val="28"/>
                <w:szCs w:val="28"/>
              </w:rPr>
              <w:t>й</w:t>
            </w:r>
            <w:r w:rsidRPr="00970615">
              <w:rPr>
                <w:bCs/>
                <w:sz w:val="28"/>
                <w:szCs w:val="28"/>
              </w:rPr>
              <w:t>он</w:t>
            </w:r>
            <w:r>
              <w:rPr>
                <w:bCs/>
                <w:sz w:val="28"/>
                <w:szCs w:val="28"/>
              </w:rPr>
              <w:t>;</w:t>
            </w:r>
          </w:p>
        </w:tc>
        <w:tc>
          <w:tcPr>
            <w:tcW w:w="2760" w:type="dxa"/>
          </w:tcPr>
          <w:p w:rsidR="00092154" w:rsidRPr="00970615" w:rsidRDefault="00092154" w:rsidP="00CF5DD6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092154" w:rsidRDefault="00092154" w:rsidP="00CF5DD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 xml:space="preserve">ий </w:t>
            </w:r>
            <w:r w:rsidRPr="00970615">
              <w:rPr>
                <w:sz w:val="28"/>
                <w:szCs w:val="28"/>
              </w:rPr>
              <w:t xml:space="preserve"> рай</w:t>
            </w:r>
            <w:r>
              <w:rPr>
                <w:sz w:val="28"/>
                <w:szCs w:val="28"/>
              </w:rPr>
              <w:t>он;</w:t>
            </w:r>
          </w:p>
        </w:tc>
        <w:tc>
          <w:tcPr>
            <w:tcW w:w="2760" w:type="dxa"/>
          </w:tcPr>
          <w:p w:rsidR="00092154" w:rsidRPr="00970615" w:rsidRDefault="00092154" w:rsidP="005225C6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ул.Красная, 136</w:t>
            </w:r>
            <w:r>
              <w:rPr>
                <w:szCs w:val="28"/>
              </w:rPr>
              <w:t xml:space="preserve"> А</w:t>
            </w:r>
          </w:p>
        </w:tc>
        <w:tc>
          <w:tcPr>
            <w:tcW w:w="1200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092154" w:rsidRDefault="00092154" w:rsidP="00CF5DD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Правоустанавливающие документы на </w:t>
            </w:r>
            <w:r>
              <w:rPr>
                <w:sz w:val="28"/>
                <w:szCs w:val="28"/>
              </w:rPr>
              <w:t>земельный участок;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Ленинградский отдел Управления 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Федеральной  службы государственной регистрации, кадастра и картографии по Краснодарскому краю </w:t>
            </w:r>
          </w:p>
        </w:tc>
        <w:tc>
          <w:tcPr>
            <w:tcW w:w="2760" w:type="dxa"/>
          </w:tcPr>
          <w:p w:rsidR="00092154" w:rsidRPr="00970615" w:rsidRDefault="00092154" w:rsidP="00CF5DD6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092154" w:rsidRPr="00970615" w:rsidRDefault="00092154" w:rsidP="005225C6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092154" w:rsidRPr="00970615" w:rsidRDefault="00092154" w:rsidP="00CF5DD6">
            <w:pPr>
              <w:rPr>
                <w:szCs w:val="28"/>
              </w:rPr>
            </w:pPr>
          </w:p>
          <w:p w:rsidR="00092154" w:rsidRPr="00970615" w:rsidRDefault="00092154" w:rsidP="00CF5DD6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092154" w:rsidRDefault="00092154" w:rsidP="00CF5DD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Градостроительный план земельного участка</w:t>
            </w:r>
            <w:r>
              <w:rPr>
                <w:sz w:val="28"/>
                <w:szCs w:val="28"/>
              </w:rPr>
              <w:t>;</w:t>
            </w:r>
          </w:p>
          <w:p w:rsidR="00092154" w:rsidRPr="005D7C86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Администрации сельских поселений Ленинградского района;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092154" w:rsidRPr="00970615" w:rsidRDefault="00092154" w:rsidP="00CF5DD6">
            <w:pPr>
              <w:rPr>
                <w:szCs w:val="28"/>
              </w:rPr>
            </w:pPr>
            <w:r>
              <w:rPr>
                <w:szCs w:val="28"/>
              </w:rPr>
              <w:t>Администрации сельских поселений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</w:t>
            </w:r>
          </w:p>
        </w:tc>
        <w:tc>
          <w:tcPr>
            <w:tcW w:w="1200" w:type="dxa"/>
          </w:tcPr>
          <w:p w:rsidR="00092154" w:rsidRPr="001B35A2" w:rsidRDefault="00092154" w:rsidP="00CF5DD6">
            <w:pPr>
              <w:rPr>
                <w:szCs w:val="28"/>
              </w:rPr>
            </w:pPr>
          </w:p>
          <w:p w:rsidR="00092154" w:rsidRPr="00970615" w:rsidRDefault="00092154" w:rsidP="00CF5DD6">
            <w:pPr>
              <w:jc w:val="both"/>
              <w:rPr>
                <w:szCs w:val="28"/>
              </w:rPr>
            </w:pP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092154" w:rsidRDefault="00092154" w:rsidP="00CF5DD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Проектная документация</w:t>
            </w:r>
            <w:r>
              <w:rPr>
                <w:sz w:val="28"/>
                <w:szCs w:val="28"/>
              </w:rPr>
              <w:t>;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5D7C86">
              <w:rPr>
                <w:sz w:val="28"/>
                <w:szCs w:val="28"/>
              </w:rPr>
              <w:t>Проектная организация и организ</w:t>
            </w:r>
            <w:r w:rsidRPr="005D7C86">
              <w:rPr>
                <w:sz w:val="28"/>
                <w:szCs w:val="28"/>
              </w:rPr>
              <w:t>а</w:t>
            </w:r>
            <w:r w:rsidRPr="005D7C86">
              <w:rPr>
                <w:sz w:val="28"/>
                <w:szCs w:val="28"/>
              </w:rPr>
              <w:t>ции, имеющие право на подготовку проектной документации в соответс</w:t>
            </w:r>
            <w:r w:rsidRPr="005D7C86">
              <w:rPr>
                <w:sz w:val="28"/>
                <w:szCs w:val="28"/>
              </w:rPr>
              <w:t>т</w:t>
            </w:r>
            <w:r w:rsidRPr="005D7C86">
              <w:rPr>
                <w:sz w:val="28"/>
                <w:szCs w:val="28"/>
              </w:rPr>
              <w:t>вии с действующим законодательством РФ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2760" w:type="dxa"/>
          </w:tcPr>
          <w:p w:rsidR="00092154" w:rsidRPr="00970615" w:rsidRDefault="00092154" w:rsidP="00CF5DD6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  <w:r>
              <w:rPr>
                <w:szCs w:val="28"/>
              </w:rPr>
              <w:t>;</w:t>
            </w:r>
          </w:p>
        </w:tc>
        <w:tc>
          <w:tcPr>
            <w:tcW w:w="1200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</w:p>
        </w:tc>
      </w:tr>
      <w:tr w:rsidR="00092154" w:rsidRPr="00970615" w:rsidTr="00CF5DD6">
        <w:tc>
          <w:tcPr>
            <w:tcW w:w="589" w:type="dxa"/>
          </w:tcPr>
          <w:p w:rsidR="00092154" w:rsidRPr="00970615" w:rsidRDefault="00092154" w:rsidP="00CF5D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092154" w:rsidRDefault="00092154" w:rsidP="00CF5DD6">
            <w:pPr>
              <w:pStyle w:val="BodyTextIndent2"/>
              <w:spacing w:after="0"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080D73">
              <w:rPr>
                <w:sz w:val="28"/>
              </w:rPr>
              <w:t>оложительное заключение государс</w:t>
            </w:r>
            <w:r w:rsidRPr="00080D73">
              <w:rPr>
                <w:sz w:val="28"/>
              </w:rPr>
              <w:t>т</w:t>
            </w:r>
            <w:r w:rsidRPr="00080D73">
              <w:rPr>
                <w:sz w:val="28"/>
              </w:rPr>
              <w:t>венной экспертизы проектной докуме</w:t>
            </w:r>
            <w:r w:rsidRPr="00080D73">
              <w:rPr>
                <w:sz w:val="28"/>
              </w:rPr>
              <w:t>н</w:t>
            </w:r>
            <w:r w:rsidRPr="00080D73">
              <w:rPr>
                <w:sz w:val="28"/>
              </w:rPr>
              <w:t>тации (применительно к проектной д</w:t>
            </w:r>
            <w:r w:rsidRPr="00080D73">
              <w:rPr>
                <w:sz w:val="28"/>
              </w:rPr>
              <w:t>о</w:t>
            </w:r>
            <w:r w:rsidRPr="00080D73">
              <w:rPr>
                <w:sz w:val="28"/>
              </w:rPr>
              <w:t>кументации объектов, предусмот</w:t>
            </w:r>
            <w:r>
              <w:rPr>
                <w:sz w:val="28"/>
              </w:rPr>
              <w:t>ре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ных статьей 49 Градостроительного к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декса РФ</w:t>
            </w:r>
            <w:r w:rsidRPr="00080D73">
              <w:rPr>
                <w:sz w:val="28"/>
              </w:rPr>
              <w:t>), положительное заключение государственной экологической эк</w:t>
            </w:r>
            <w:r w:rsidRPr="00080D73">
              <w:rPr>
                <w:sz w:val="28"/>
              </w:rPr>
              <w:t>с</w:t>
            </w:r>
            <w:r w:rsidRPr="00080D73">
              <w:rPr>
                <w:sz w:val="28"/>
              </w:rPr>
              <w:t xml:space="preserve">пертизы проектной документации в случаях, предусмотренных частью 6 статьи 49 </w:t>
            </w:r>
            <w:r>
              <w:rPr>
                <w:sz w:val="28"/>
              </w:rPr>
              <w:t>Градостроительного кодекса РФ.</w:t>
            </w:r>
          </w:p>
          <w:p w:rsidR="00092154" w:rsidRPr="00970615" w:rsidRDefault="00092154" w:rsidP="00CF5DD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092154" w:rsidRPr="00970615" w:rsidRDefault="00092154" w:rsidP="00CF5DD6">
            <w:pPr>
              <w:rPr>
                <w:szCs w:val="28"/>
              </w:rPr>
            </w:pPr>
          </w:p>
        </w:tc>
        <w:tc>
          <w:tcPr>
            <w:tcW w:w="1200" w:type="dxa"/>
          </w:tcPr>
          <w:p w:rsidR="00092154" w:rsidRPr="00970615" w:rsidRDefault="00092154" w:rsidP="00CF5DD6">
            <w:pPr>
              <w:rPr>
                <w:szCs w:val="28"/>
              </w:rPr>
            </w:pPr>
          </w:p>
          <w:p w:rsidR="00092154" w:rsidRPr="00970615" w:rsidRDefault="00092154" w:rsidP="00CF5DD6">
            <w:pPr>
              <w:rPr>
                <w:szCs w:val="28"/>
              </w:rPr>
            </w:pPr>
          </w:p>
        </w:tc>
      </w:tr>
    </w:tbl>
    <w:p w:rsidR="00092154" w:rsidRPr="001B35A2" w:rsidRDefault="00092154" w:rsidP="00CF5DD6">
      <w:pPr>
        <w:jc w:val="both"/>
        <w:rPr>
          <w:szCs w:val="28"/>
        </w:rPr>
      </w:pPr>
    </w:p>
    <w:p w:rsidR="00092154" w:rsidRPr="001B35A2" w:rsidRDefault="00092154" w:rsidP="00CF5DD6">
      <w:pPr>
        <w:jc w:val="both"/>
        <w:rPr>
          <w:szCs w:val="28"/>
        </w:rPr>
      </w:pP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092154" w:rsidRPr="001B35A2" w:rsidRDefault="00092154" w:rsidP="00CF5DD6">
      <w:pPr>
        <w:ind w:firstLine="5400"/>
        <w:jc w:val="both"/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Pr="00734677" w:rsidRDefault="00092154" w:rsidP="00CF5DD6"/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tabs>
          <w:tab w:val="left" w:pos="5727"/>
        </w:tabs>
        <w:rPr>
          <w:szCs w:val="28"/>
        </w:rPr>
      </w:pPr>
      <w:r>
        <w:rPr>
          <w:szCs w:val="28"/>
        </w:rPr>
        <w:tab/>
      </w: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jc w:val="center"/>
        <w:rPr>
          <w:sz w:val="27"/>
          <w:szCs w:val="27"/>
        </w:rPr>
      </w:pPr>
    </w:p>
    <w:p w:rsidR="00092154" w:rsidRDefault="00092154" w:rsidP="00CF5DD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</w:t>
      </w:r>
    </w:p>
    <w:p w:rsidR="00092154" w:rsidRDefault="00092154" w:rsidP="00CF5DD6">
      <w:pPr>
        <w:rPr>
          <w:sz w:val="27"/>
          <w:szCs w:val="27"/>
        </w:rPr>
      </w:pPr>
    </w:p>
    <w:p w:rsidR="00092154" w:rsidRPr="001B35A2" w:rsidRDefault="00092154" w:rsidP="009E307E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</w:t>
      </w:r>
      <w:r w:rsidRPr="001B35A2">
        <w:rPr>
          <w:sz w:val="27"/>
          <w:szCs w:val="27"/>
        </w:rPr>
        <w:t>ПРИЛОЖЕНИЕ № 2</w:t>
      </w:r>
    </w:p>
    <w:p w:rsidR="00092154" w:rsidRDefault="00092154" w:rsidP="009E307E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092154" w:rsidRDefault="00092154" w:rsidP="009E307E">
      <w:pPr>
        <w:ind w:firstLine="840"/>
        <w:rPr>
          <w:szCs w:val="28"/>
        </w:rPr>
      </w:pPr>
    </w:p>
    <w:p w:rsidR="00092154" w:rsidRPr="001B35A2" w:rsidRDefault="00092154" w:rsidP="00CF5DD6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Перечень документов, необходимых и обязательных для оказания </w:t>
      </w:r>
    </w:p>
    <w:p w:rsidR="00092154" w:rsidRPr="001B35A2" w:rsidRDefault="00092154" w:rsidP="00CF5DD6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физическим лицам </w:t>
      </w:r>
      <w:r>
        <w:rPr>
          <w:szCs w:val="28"/>
        </w:rPr>
        <w:t>м</w:t>
      </w:r>
      <w:r w:rsidRPr="001B35A2">
        <w:rPr>
          <w:szCs w:val="28"/>
        </w:rPr>
        <w:t>униципальной услуги, предоставляемых</w:t>
      </w:r>
    </w:p>
    <w:p w:rsidR="00092154" w:rsidRDefault="00092154" w:rsidP="00CF5DD6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 заявителем лично</w:t>
      </w:r>
    </w:p>
    <w:p w:rsidR="00092154" w:rsidRDefault="00092154" w:rsidP="00CF5DD6">
      <w:pPr>
        <w:rPr>
          <w:szCs w:val="28"/>
        </w:rPr>
      </w:pPr>
    </w:p>
    <w:p w:rsidR="00092154" w:rsidRPr="00080D73" w:rsidRDefault="00092154" w:rsidP="00CF5DD6">
      <w:pPr>
        <w:tabs>
          <w:tab w:val="left" w:pos="0"/>
        </w:tabs>
        <w:ind w:firstLine="851"/>
        <w:jc w:val="both"/>
      </w:pPr>
      <w:r w:rsidRPr="00080D73">
        <w:t>1) правоустанавливающие документы на земельный участок;</w:t>
      </w:r>
    </w:p>
    <w:p w:rsidR="00092154" w:rsidRPr="00080D73" w:rsidRDefault="00092154" w:rsidP="00CF5DD6">
      <w:pPr>
        <w:tabs>
          <w:tab w:val="left" w:pos="0"/>
        </w:tabs>
        <w:ind w:firstLine="851"/>
        <w:jc w:val="both"/>
      </w:pPr>
      <w:r w:rsidRPr="00080D73">
        <w:t>2) градостроительный план земельного участка;</w:t>
      </w:r>
    </w:p>
    <w:p w:rsidR="00092154" w:rsidRPr="00080D73" w:rsidRDefault="00092154" w:rsidP="00CF5DD6">
      <w:pPr>
        <w:tabs>
          <w:tab w:val="left" w:pos="0"/>
        </w:tabs>
        <w:ind w:firstLine="851"/>
        <w:jc w:val="both"/>
      </w:pPr>
      <w:r w:rsidRPr="00080D73">
        <w:t>3) материалы, содержащиеся в проектной документации:</w:t>
      </w:r>
    </w:p>
    <w:p w:rsidR="00092154" w:rsidRPr="00080D73" w:rsidRDefault="00092154" w:rsidP="00CF5DD6">
      <w:pPr>
        <w:tabs>
          <w:tab w:val="left" w:pos="0"/>
        </w:tabs>
        <w:ind w:firstLine="851"/>
        <w:jc w:val="both"/>
      </w:pPr>
      <w:r w:rsidRPr="00080D73">
        <w:t>а) пояснительная записка;</w:t>
      </w:r>
    </w:p>
    <w:p w:rsidR="00092154" w:rsidRPr="00080D73" w:rsidRDefault="00092154" w:rsidP="00CF5DD6">
      <w:pPr>
        <w:tabs>
          <w:tab w:val="left" w:pos="0"/>
        </w:tabs>
        <w:ind w:firstLine="851"/>
        <w:jc w:val="both"/>
      </w:pPr>
      <w:r w:rsidRPr="00080D73">
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092154" w:rsidRPr="00080D73" w:rsidRDefault="00092154" w:rsidP="00CF5DD6">
      <w:pPr>
        <w:ind w:firstLine="851"/>
        <w:jc w:val="both"/>
      </w:pPr>
      <w:r w:rsidRPr="00080D73">
        <w:t>в) схема планировочной организации земельного участка, подтвержда</w:t>
      </w:r>
      <w:r w:rsidRPr="00080D73">
        <w:t>ю</w:t>
      </w:r>
      <w:r w:rsidRPr="00080D73">
        <w:t>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092154" w:rsidRPr="00080D73" w:rsidRDefault="00092154" w:rsidP="00CF5DD6">
      <w:pPr>
        <w:ind w:firstLine="851"/>
        <w:jc w:val="both"/>
      </w:pPr>
      <w:r w:rsidRPr="00080D73">
        <w:t>г) схемы, отображающие архитектурные решения;</w:t>
      </w:r>
    </w:p>
    <w:p w:rsidR="00092154" w:rsidRPr="00080D73" w:rsidRDefault="00092154" w:rsidP="00CF5DD6">
      <w:pPr>
        <w:ind w:firstLine="851"/>
        <w:jc w:val="both"/>
      </w:pPr>
      <w:r w:rsidRPr="00080D73">
        <w:t>д) сведения об инженерном оборудовании, сводный план сетей инжене</w:t>
      </w:r>
      <w:r w:rsidRPr="00080D73">
        <w:t>р</w:t>
      </w:r>
      <w:r w:rsidRPr="00080D73">
        <w:t>но-технического обеспечения с обозначением мест подключения проектируем</w:t>
      </w:r>
      <w:r w:rsidRPr="00080D73">
        <w:t>о</w:t>
      </w:r>
      <w:r w:rsidRPr="00080D73">
        <w:t>го объекта капитального строительства к сетям инженерно-технического обесп</w:t>
      </w:r>
      <w:r w:rsidRPr="00080D73">
        <w:t>е</w:t>
      </w:r>
      <w:r w:rsidRPr="00080D73">
        <w:t>чения;</w:t>
      </w:r>
    </w:p>
    <w:p w:rsidR="00092154" w:rsidRPr="00080D73" w:rsidRDefault="00092154" w:rsidP="00CF5DD6">
      <w:pPr>
        <w:ind w:firstLine="851"/>
        <w:jc w:val="both"/>
      </w:pPr>
      <w:r w:rsidRPr="00080D73">
        <w:t>е) проект организации строительства объекта капитального строительс</w:t>
      </w:r>
      <w:r w:rsidRPr="00080D73">
        <w:t>т</w:t>
      </w:r>
      <w:r w:rsidRPr="00080D73">
        <w:t>ва;</w:t>
      </w:r>
    </w:p>
    <w:p w:rsidR="00092154" w:rsidRPr="00080D73" w:rsidRDefault="00092154" w:rsidP="00CF5DD6">
      <w:pPr>
        <w:ind w:firstLine="851"/>
        <w:jc w:val="both"/>
      </w:pPr>
      <w:r w:rsidRPr="00080D73">
        <w:t>ж) проект организации работ по сносу или демонтажу объектов капитал</w:t>
      </w:r>
      <w:r w:rsidRPr="00080D73">
        <w:t>ь</w:t>
      </w:r>
      <w:r w:rsidRPr="00080D73">
        <w:t>ного строительства, их частей;</w:t>
      </w:r>
    </w:p>
    <w:p w:rsidR="00092154" w:rsidRPr="00080D73" w:rsidRDefault="00092154" w:rsidP="00CF5DD6">
      <w:pPr>
        <w:ind w:firstLine="851"/>
        <w:jc w:val="both"/>
      </w:pPr>
      <w:r w:rsidRPr="00080D73">
        <w:t>4) положительное заключение государственной экспертизы проектной документации (применительно к проектной документации объектов, предусмо</w:t>
      </w:r>
      <w:r w:rsidRPr="00080D73">
        <w:t>т</w:t>
      </w:r>
      <w:r>
        <w:t>ренных статьей 49 Градостроительного кодекса РФ</w:t>
      </w:r>
      <w:r w:rsidRPr="00080D73">
        <w:t xml:space="preserve">),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>
        <w:t>Градостроительного кодекса РФ.</w:t>
      </w:r>
    </w:p>
    <w:p w:rsidR="00092154" w:rsidRPr="00080D73" w:rsidRDefault="00092154" w:rsidP="00CF5DD6">
      <w:pPr>
        <w:ind w:firstLine="851"/>
        <w:jc w:val="both"/>
      </w:pPr>
      <w:r w:rsidRPr="00080D73">
        <w:t xml:space="preserve"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r>
        <w:t>Градостроительного кодекса РФ</w:t>
      </w:r>
      <w:r w:rsidRPr="00080D73">
        <w:t>);</w:t>
      </w:r>
    </w:p>
    <w:p w:rsidR="00092154" w:rsidRDefault="00092154" w:rsidP="00CF5DD6">
      <w:pPr>
        <w:ind w:firstLine="851"/>
        <w:jc w:val="both"/>
      </w:pPr>
      <w:r w:rsidRPr="00080D73">
        <w:t>6) согласие всех правообладателей объекта капитального строительства в случае реконструкции такого объекта.</w:t>
      </w:r>
    </w:p>
    <w:p w:rsidR="00092154" w:rsidRPr="00FB0D5E" w:rsidRDefault="00092154" w:rsidP="00CF5DD6">
      <w:pPr>
        <w:jc w:val="both"/>
      </w:pPr>
      <w:r>
        <w:t>К заявлению мо</w:t>
      </w:r>
      <w:r w:rsidRPr="00080D73">
        <w:t>жет прилагаться положительное заключение негосударственной экспертизы проектной документации.</w:t>
      </w:r>
    </w:p>
    <w:p w:rsidR="00092154" w:rsidRDefault="00092154" w:rsidP="00CF5DD6">
      <w:pPr>
        <w:jc w:val="both"/>
        <w:rPr>
          <w:szCs w:val="28"/>
        </w:rPr>
      </w:pPr>
    </w:p>
    <w:p w:rsidR="00092154" w:rsidRDefault="00092154" w:rsidP="00CF5DD6">
      <w:pPr>
        <w:jc w:val="both"/>
        <w:rPr>
          <w:szCs w:val="28"/>
        </w:rPr>
      </w:pP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092154" w:rsidRDefault="00092154" w:rsidP="00CF5DD6">
      <w:pPr>
        <w:ind w:left="5812"/>
        <w:rPr>
          <w:szCs w:val="28"/>
        </w:rPr>
      </w:pPr>
    </w:p>
    <w:p w:rsidR="00092154" w:rsidRPr="00C273E1" w:rsidRDefault="00092154" w:rsidP="009E307E">
      <w:pPr>
        <w:ind w:firstLine="5812"/>
        <w:rPr>
          <w:szCs w:val="28"/>
        </w:rPr>
      </w:pPr>
      <w:r>
        <w:rPr>
          <w:szCs w:val="28"/>
        </w:rPr>
        <w:t>ПРИЛОЖЕНИЕ № 3</w:t>
      </w:r>
    </w:p>
    <w:p w:rsidR="00092154" w:rsidRDefault="00092154" w:rsidP="009E307E">
      <w:pPr>
        <w:ind w:left="4956"/>
        <w:rPr>
          <w:szCs w:val="28"/>
        </w:rPr>
      </w:pPr>
      <w:r w:rsidRPr="00343057">
        <w:rPr>
          <w:szCs w:val="28"/>
        </w:rPr>
        <w:t>к административному регламенту</w:t>
      </w:r>
    </w:p>
    <w:p w:rsidR="00092154" w:rsidRPr="00343057" w:rsidRDefault="00092154" w:rsidP="00CF5DD6">
      <w:pPr>
        <w:ind w:left="4956"/>
        <w:jc w:val="center"/>
        <w:rPr>
          <w:szCs w:val="28"/>
        </w:rPr>
      </w:pPr>
    </w:p>
    <w:p w:rsidR="00092154" w:rsidRDefault="00092154" w:rsidP="00CF5DD6">
      <w:pPr>
        <w:pStyle w:val="BodyTextIndent2"/>
        <w:pBdr>
          <w:bottom w:val="single" w:sz="12" w:space="1" w:color="auto"/>
        </w:pBdr>
        <w:spacing w:after="0" w:line="240" w:lineRule="auto"/>
        <w:ind w:left="4956"/>
        <w:jc w:val="both"/>
        <w:rPr>
          <w:sz w:val="28"/>
          <w:szCs w:val="28"/>
        </w:rPr>
      </w:pPr>
      <w:r>
        <w:rPr>
          <w:sz w:val="28"/>
        </w:rPr>
        <w:t xml:space="preserve">Главе </w:t>
      </w:r>
      <w:r>
        <w:rPr>
          <w:sz w:val="28"/>
          <w:szCs w:val="28"/>
        </w:rPr>
        <w:t xml:space="preserve">муниципального образования Ленинградский район         </w:t>
      </w:r>
    </w:p>
    <w:p w:rsidR="00092154" w:rsidRDefault="00092154" w:rsidP="00CF5DD6">
      <w:pPr>
        <w:pStyle w:val="BodyTextIndent2"/>
        <w:pBdr>
          <w:bottom w:val="single" w:sz="12" w:space="1" w:color="auto"/>
        </w:pBdr>
        <w:spacing w:after="0" w:line="240" w:lineRule="auto"/>
        <w:ind w:left="4956"/>
        <w:jc w:val="both"/>
        <w:rPr>
          <w:sz w:val="28"/>
        </w:rPr>
      </w:pPr>
    </w:p>
    <w:p w:rsidR="00092154" w:rsidRDefault="00092154" w:rsidP="00CF5DD6">
      <w:pPr>
        <w:ind w:left="4956"/>
      </w:pPr>
    </w:p>
    <w:p w:rsidR="00092154" w:rsidRDefault="00092154" w:rsidP="00CF5DD6">
      <w:pPr>
        <w:pBdr>
          <w:bottom w:val="single" w:sz="12" w:space="1" w:color="auto"/>
        </w:pBdr>
        <w:ind w:left="4956"/>
        <w:jc w:val="both"/>
        <w:rPr>
          <w:szCs w:val="28"/>
        </w:rPr>
      </w:pPr>
      <w:r>
        <w:t>Начальнику</w:t>
      </w:r>
      <w:r>
        <w:rPr>
          <w:szCs w:val="28"/>
        </w:rPr>
        <w:t xml:space="preserve"> управления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</w:t>
      </w:r>
    </w:p>
    <w:p w:rsidR="00092154" w:rsidRDefault="00092154" w:rsidP="009E307E"/>
    <w:p w:rsidR="00092154" w:rsidRDefault="00092154" w:rsidP="00CF5DD6">
      <w:pPr>
        <w:ind w:left="4956"/>
      </w:pPr>
      <w:r>
        <w:t>от _____________________________</w:t>
      </w:r>
    </w:p>
    <w:p w:rsidR="00092154" w:rsidRDefault="00092154" w:rsidP="00CF5DD6">
      <w:pPr>
        <w:ind w:left="4956"/>
      </w:pPr>
      <w:r>
        <w:t>_______________________________,</w:t>
      </w:r>
    </w:p>
    <w:p w:rsidR="00092154" w:rsidRDefault="00092154" w:rsidP="00CF5DD6">
      <w:pPr>
        <w:ind w:left="4956"/>
      </w:pPr>
      <w:r>
        <w:t>адрес:__________________________</w:t>
      </w:r>
    </w:p>
    <w:p w:rsidR="00092154" w:rsidRDefault="00092154" w:rsidP="00CF5DD6">
      <w:pPr>
        <w:ind w:left="4956"/>
      </w:pPr>
      <w:r>
        <w:t>_______________________________</w:t>
      </w:r>
    </w:p>
    <w:p w:rsidR="00092154" w:rsidRPr="00026D3D" w:rsidRDefault="00092154" w:rsidP="00CF5DD6">
      <w:pPr>
        <w:ind w:left="4956"/>
      </w:pPr>
      <w:r>
        <w:t>телефон________________________</w:t>
      </w:r>
    </w:p>
    <w:p w:rsidR="00092154" w:rsidRDefault="00092154" w:rsidP="00170A75"/>
    <w:p w:rsidR="00092154" w:rsidRDefault="00092154" w:rsidP="00CF5DD6">
      <w:pPr>
        <w:jc w:val="center"/>
      </w:pPr>
      <w:r>
        <w:t>З А Я В Л Е Н И Е</w:t>
      </w:r>
    </w:p>
    <w:p w:rsidR="00092154" w:rsidRDefault="00092154" w:rsidP="00CF5DD6">
      <w:pPr>
        <w:ind w:firstLine="851"/>
        <w:jc w:val="both"/>
      </w:pPr>
    </w:p>
    <w:p w:rsidR="00092154" w:rsidRPr="000F328D" w:rsidRDefault="00092154" w:rsidP="009E307E">
      <w:pPr>
        <w:pStyle w:val="BodyTextIndent"/>
        <w:spacing w:after="0"/>
        <w:ind w:left="0" w:firstLine="851"/>
        <w:rPr>
          <w:sz w:val="28"/>
          <w:szCs w:val="28"/>
        </w:rPr>
      </w:pPr>
      <w:r w:rsidRPr="000F328D">
        <w:rPr>
          <w:sz w:val="28"/>
          <w:szCs w:val="28"/>
        </w:rPr>
        <w:t>Прошу продлить срок действия разрешения на строительство от «_</w:t>
      </w:r>
      <w:r>
        <w:rPr>
          <w:sz w:val="28"/>
          <w:szCs w:val="28"/>
        </w:rPr>
        <w:t>_</w:t>
      </w:r>
      <w:r w:rsidRPr="000F328D">
        <w:rPr>
          <w:sz w:val="28"/>
          <w:szCs w:val="28"/>
        </w:rPr>
        <w:t>_» ___________ 20___ г. №________________.</w:t>
      </w:r>
    </w:p>
    <w:p w:rsidR="00092154" w:rsidRPr="000F328D" w:rsidRDefault="00092154" w:rsidP="00CF5DD6">
      <w:pPr>
        <w:pStyle w:val="BodyTextIndent"/>
        <w:spacing w:after="0"/>
        <w:ind w:left="0" w:firstLine="708"/>
        <w:rPr>
          <w:sz w:val="28"/>
          <w:szCs w:val="28"/>
        </w:rPr>
      </w:pPr>
      <w:r w:rsidRPr="000F328D">
        <w:rPr>
          <w:sz w:val="28"/>
          <w:szCs w:val="28"/>
        </w:rPr>
        <w:t xml:space="preserve">Необходимая документация для </w:t>
      </w:r>
      <w:r>
        <w:rPr>
          <w:sz w:val="28"/>
          <w:szCs w:val="28"/>
        </w:rPr>
        <w:t>продления разрешения</w:t>
      </w:r>
      <w:r w:rsidRPr="000F328D">
        <w:rPr>
          <w:sz w:val="28"/>
          <w:szCs w:val="28"/>
        </w:rPr>
        <w:t xml:space="preserve"> на строительство прилагается.</w:t>
      </w:r>
    </w:p>
    <w:p w:rsidR="00092154" w:rsidRDefault="00092154" w:rsidP="00170A75"/>
    <w:p w:rsidR="00092154" w:rsidRDefault="00092154" w:rsidP="00CF5DD6">
      <w:pPr>
        <w:ind w:firstLine="851"/>
      </w:pPr>
      <w:r>
        <w:t xml:space="preserve">                                                                         _____________________</w:t>
      </w:r>
    </w:p>
    <w:p w:rsidR="00092154" w:rsidRDefault="00092154" w:rsidP="00CF5DD6"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(подпись)</w:t>
      </w:r>
    </w:p>
    <w:p w:rsidR="00092154" w:rsidRDefault="00092154" w:rsidP="00CF5DD6"/>
    <w:p w:rsidR="00092154" w:rsidRPr="00113B5A" w:rsidRDefault="00092154" w:rsidP="00CF5DD6"/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Pr="001F0275" w:rsidRDefault="00092154" w:rsidP="00CF5DD6">
      <w:pPr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092154" w:rsidRPr="00D61BB7" w:rsidRDefault="00092154" w:rsidP="00CF5DD6"/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Pr="001B35A2" w:rsidRDefault="00092154" w:rsidP="00CF5DD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4</w:t>
      </w:r>
    </w:p>
    <w:p w:rsidR="00092154" w:rsidRPr="001B35A2" w:rsidRDefault="00092154" w:rsidP="00CF5DD6">
      <w:pPr>
        <w:ind w:left="4116" w:firstLine="840"/>
        <w:jc w:val="center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092154" w:rsidRPr="001B35A2" w:rsidRDefault="00092154" w:rsidP="00CF5DD6">
      <w:pPr>
        <w:ind w:firstLine="840"/>
        <w:jc w:val="center"/>
        <w:rPr>
          <w:szCs w:val="28"/>
        </w:rPr>
      </w:pPr>
    </w:p>
    <w:p w:rsidR="00092154" w:rsidRPr="00B41BD7" w:rsidRDefault="00092154" w:rsidP="00CF5DD6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Перечень документов, необходимых для предоставления </w:t>
      </w:r>
    </w:p>
    <w:p w:rsidR="00092154" w:rsidRPr="00B41BD7" w:rsidRDefault="00092154" w:rsidP="00CF5DD6">
      <w:pPr>
        <w:ind w:firstLine="840"/>
        <w:jc w:val="center"/>
        <w:rPr>
          <w:szCs w:val="28"/>
        </w:rPr>
      </w:pPr>
      <w:r>
        <w:rPr>
          <w:szCs w:val="28"/>
        </w:rPr>
        <w:t>м</w:t>
      </w:r>
      <w:r w:rsidRPr="00B41BD7">
        <w:rPr>
          <w:szCs w:val="28"/>
        </w:rPr>
        <w:t>униципальной услуги, которые подлежат представлению органами, пр</w:t>
      </w:r>
      <w:r w:rsidRPr="00B41BD7">
        <w:rPr>
          <w:szCs w:val="28"/>
        </w:rPr>
        <w:t>е</w:t>
      </w:r>
      <w:r w:rsidRPr="00B41BD7">
        <w:rPr>
          <w:szCs w:val="28"/>
        </w:rPr>
        <w:t xml:space="preserve">доставляющими государственные или муниципальные услуги, а также </w:t>
      </w:r>
    </w:p>
    <w:p w:rsidR="00092154" w:rsidRPr="00B41BD7" w:rsidRDefault="00092154" w:rsidP="00CF5DD6">
      <w:pPr>
        <w:ind w:firstLine="840"/>
        <w:jc w:val="center"/>
        <w:rPr>
          <w:szCs w:val="28"/>
        </w:rPr>
      </w:pPr>
      <w:r w:rsidRPr="00B41BD7">
        <w:rPr>
          <w:szCs w:val="28"/>
        </w:rPr>
        <w:t>подведомственными учреждениями, в рамках межведомственного</w:t>
      </w:r>
    </w:p>
    <w:p w:rsidR="00092154" w:rsidRPr="00B41BD7" w:rsidRDefault="00092154" w:rsidP="00CF5DD6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 информационного взаимодействия </w:t>
      </w:r>
    </w:p>
    <w:p w:rsidR="00092154" w:rsidRPr="00B41BD7" w:rsidRDefault="00092154" w:rsidP="00CF5DD6">
      <w:pPr>
        <w:jc w:val="both"/>
        <w:rPr>
          <w:szCs w:val="28"/>
        </w:rPr>
      </w:pPr>
    </w:p>
    <w:p w:rsidR="00092154" w:rsidRPr="00B41BD7" w:rsidRDefault="00092154" w:rsidP="00CF5DD6">
      <w:pPr>
        <w:ind w:firstLine="708"/>
        <w:jc w:val="both"/>
        <w:rPr>
          <w:szCs w:val="28"/>
        </w:rPr>
      </w:pPr>
      <w:r w:rsidRPr="00B41BD7">
        <w:rPr>
          <w:szCs w:val="28"/>
        </w:rPr>
        <w:t>1) Выписка из Единого государственного реестра прав на недвижимое имущество и сделок с ним (адрес: ст. Ленинградская, ул. Красная, 136</w:t>
      </w:r>
      <w:r w:rsidRPr="00B41BD7">
        <w:rPr>
          <w:i/>
          <w:szCs w:val="28"/>
        </w:rPr>
        <w:t xml:space="preserve"> </w:t>
      </w:r>
      <w:r w:rsidRPr="00B41BD7">
        <w:rPr>
          <w:szCs w:val="28"/>
        </w:rPr>
        <w:t>а), прав</w:t>
      </w:r>
      <w:r w:rsidRPr="00B41BD7">
        <w:rPr>
          <w:szCs w:val="28"/>
        </w:rPr>
        <w:t>о</w:t>
      </w:r>
      <w:r w:rsidRPr="00B41BD7">
        <w:rPr>
          <w:szCs w:val="28"/>
        </w:rPr>
        <w:t>устанавливающие документы на переводимое помещение;</w:t>
      </w:r>
    </w:p>
    <w:p w:rsidR="00092154" w:rsidRDefault="00092154" w:rsidP="00CF5DD6">
      <w:pPr>
        <w:tabs>
          <w:tab w:val="left" w:pos="1709"/>
        </w:tabs>
        <w:ind w:firstLine="709"/>
        <w:rPr>
          <w:szCs w:val="28"/>
        </w:rPr>
      </w:pPr>
      <w:r>
        <w:rPr>
          <w:szCs w:val="28"/>
        </w:rPr>
        <w:t>2) Градостроительный план на земельный участок.</w:t>
      </w:r>
    </w:p>
    <w:p w:rsidR="00092154" w:rsidRPr="00B41BD7" w:rsidRDefault="00092154" w:rsidP="00CF5DD6">
      <w:pPr>
        <w:ind w:firstLine="708"/>
        <w:jc w:val="both"/>
        <w:rPr>
          <w:szCs w:val="28"/>
        </w:rPr>
      </w:pPr>
      <w:r w:rsidRPr="00B41BD7">
        <w:rPr>
          <w:szCs w:val="28"/>
        </w:rPr>
        <w:t>Заявитель вправе представить указанные документы и информацию в о</w:t>
      </w:r>
      <w:r w:rsidRPr="00B41BD7">
        <w:rPr>
          <w:szCs w:val="28"/>
        </w:rPr>
        <w:t>р</w:t>
      </w:r>
      <w:r w:rsidRPr="00B41BD7">
        <w:rPr>
          <w:szCs w:val="28"/>
        </w:rPr>
        <w:t xml:space="preserve">ган, предоставляющий </w:t>
      </w:r>
      <w:r>
        <w:rPr>
          <w:szCs w:val="28"/>
        </w:rPr>
        <w:t>м</w:t>
      </w:r>
      <w:r w:rsidRPr="00B41BD7">
        <w:rPr>
          <w:szCs w:val="28"/>
        </w:rPr>
        <w:t>униципальную услугу, по собственной инициативе.</w:t>
      </w:r>
    </w:p>
    <w:p w:rsidR="00092154" w:rsidRPr="00B41BD7" w:rsidRDefault="00092154" w:rsidP="00CF5DD6">
      <w:pPr>
        <w:ind w:firstLine="708"/>
        <w:jc w:val="both"/>
        <w:rPr>
          <w:szCs w:val="28"/>
        </w:rPr>
      </w:pPr>
    </w:p>
    <w:p w:rsidR="00092154" w:rsidRDefault="00092154" w:rsidP="00CF5DD6">
      <w:pPr>
        <w:jc w:val="both"/>
        <w:rPr>
          <w:szCs w:val="28"/>
        </w:rPr>
      </w:pPr>
    </w:p>
    <w:p w:rsidR="00092154" w:rsidRPr="001B35A2" w:rsidRDefault="00092154" w:rsidP="00CF5DD6">
      <w:pPr>
        <w:jc w:val="both"/>
        <w:rPr>
          <w:szCs w:val="28"/>
        </w:rPr>
      </w:pP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092154" w:rsidRPr="001B35A2" w:rsidRDefault="00092154" w:rsidP="00CF5DD6">
      <w:pPr>
        <w:jc w:val="both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Pr="00C273E1" w:rsidRDefault="00092154" w:rsidP="00170A75">
      <w:pPr>
        <w:ind w:left="5520"/>
        <w:rPr>
          <w:szCs w:val="28"/>
        </w:rPr>
      </w:pPr>
      <w:r>
        <w:rPr>
          <w:szCs w:val="28"/>
        </w:rPr>
        <w:t xml:space="preserve">           ПРИЛОЖЕНИЕ № 5</w:t>
      </w:r>
    </w:p>
    <w:p w:rsidR="00092154" w:rsidRPr="00CF5DD6" w:rsidRDefault="00092154" w:rsidP="00CF5DD6">
      <w:pPr>
        <w:ind w:left="5160"/>
        <w:jc w:val="center"/>
        <w:rPr>
          <w:szCs w:val="28"/>
        </w:rPr>
      </w:pPr>
      <w:r w:rsidRPr="00C273E1">
        <w:rPr>
          <w:szCs w:val="28"/>
        </w:rPr>
        <w:t>к административному регламенту</w:t>
      </w:r>
    </w:p>
    <w:p w:rsidR="00092154" w:rsidRDefault="00092154" w:rsidP="00CF5DD6">
      <w:pPr>
        <w:jc w:val="center"/>
        <w:rPr>
          <w:szCs w:val="28"/>
        </w:rPr>
      </w:pPr>
      <w:r>
        <w:rPr>
          <w:szCs w:val="28"/>
        </w:rPr>
        <w:t>БЛОК-СХЕМА</w:t>
      </w:r>
    </w:p>
    <w:p w:rsidR="00092154" w:rsidRDefault="00092154" w:rsidP="00CF5DD6">
      <w:pPr>
        <w:jc w:val="center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32.2pt;width:480pt;height:42.75pt;z-index:251649536">
            <v:textbox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Прием заявления о выдаче разрешения на строительство (о продлении срока действия разрешения на строительство) и прилагаемых к нему документов</w:t>
                  </w:r>
                </w:p>
              </w:txbxContent>
            </v:textbox>
            <w10:wrap type="square"/>
          </v:shape>
        </w:pict>
      </w:r>
      <w:r>
        <w:rPr>
          <w:szCs w:val="28"/>
        </w:rPr>
        <w:t xml:space="preserve">процедуры выдачи разрешений </w:t>
      </w:r>
      <w:r w:rsidRPr="00662FB3">
        <w:rPr>
          <w:szCs w:val="28"/>
        </w:rPr>
        <w:t xml:space="preserve">на </w:t>
      </w:r>
      <w:r>
        <w:rPr>
          <w:szCs w:val="28"/>
        </w:rPr>
        <w:t>строительство</w:t>
      </w:r>
      <w:r>
        <w:rPr>
          <w:noProof/>
        </w:rPr>
      </w:r>
      <w:r w:rsidRPr="00511230">
        <w:rPr>
          <w:szCs w:val="28"/>
        </w:rPr>
        <w:pict>
          <v:group id="_x0000_s1027" editas="canvas" style="width:24pt;height:18pt;mso-position-horizontal-relative:char;mso-position-vertical-relative:line" coordsize="369,2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369;height:279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092154" w:rsidRDefault="00092154" w:rsidP="00CF5DD6">
      <w:pPr>
        <w:rPr>
          <w:szCs w:val="28"/>
        </w:rPr>
      </w:pPr>
      <w:r>
        <w:rPr>
          <w:noProof/>
        </w:rPr>
        <w:pict>
          <v:line id="_x0000_s1029" style="position:absolute;z-index:251656704" from="242.65pt,54pt" to="242.65pt,85pt">
            <v:stroke endarrow="block"/>
          </v:line>
        </w:pict>
      </w:r>
      <w:r>
        <w:rPr>
          <w:noProof/>
        </w:rPr>
        <w:pict>
          <v:shape id="_x0000_s1030" type="#_x0000_t202" style="position:absolute;margin-left:0;margin-top:85pt;width:480pt;height:24.05pt;z-index:251650560">
            <v:textbox style="mso-next-textbox:#_x0000_s1030;mso-fit-shape-to-text:t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Первичная проверка документов, прилагаемых к заявлению</w:t>
                  </w:r>
                </w:p>
              </w:txbxContent>
            </v:textbox>
            <w10:wrap type="square"/>
          </v:shape>
        </w:pict>
      </w:r>
    </w:p>
    <w:p w:rsidR="00092154" w:rsidRDefault="00092154" w:rsidP="00CF5DD6">
      <w:pPr>
        <w:tabs>
          <w:tab w:val="left" w:pos="1976"/>
        </w:tabs>
        <w:rPr>
          <w:szCs w:val="28"/>
        </w:rPr>
      </w:pPr>
      <w:r>
        <w:rPr>
          <w:noProof/>
        </w:rPr>
        <w:pict>
          <v:line id="_x0000_s1031" style="position:absolute;z-index:251657728" from="108pt,38.55pt" to="108pt,65.55pt">
            <v:stroke endarrow="block"/>
          </v:line>
        </w:pict>
      </w:r>
      <w:r>
        <w:rPr>
          <w:noProof/>
        </w:rPr>
        <w:pict>
          <v:line id="_x0000_s1032" style="position:absolute;z-index:251658752" from="5in,38.55pt" to="5in,65.55pt">
            <v:stroke endarrow="block"/>
          </v:line>
        </w:pict>
      </w:r>
      <w:r>
        <w:rPr>
          <w:szCs w:val="28"/>
        </w:rPr>
        <w:tab/>
      </w:r>
    </w:p>
    <w:p w:rsidR="00092154" w:rsidRDefault="00092154" w:rsidP="00CF5DD6">
      <w:pPr>
        <w:ind w:firstLine="708"/>
        <w:rPr>
          <w:u w:val="single"/>
        </w:rPr>
      </w:pPr>
    </w:p>
    <w:p w:rsidR="00092154" w:rsidRPr="003B74CD" w:rsidRDefault="00092154" w:rsidP="00CF5DD6">
      <w:pPr>
        <w:ind w:firstLine="708"/>
      </w:pPr>
      <w:r w:rsidRPr="00C02883">
        <w:rPr>
          <w:szCs w:val="28"/>
          <w:u w:val="single"/>
        </w:rPr>
        <w:t>При наличии всех документов</w:t>
      </w:r>
      <w:r w:rsidRPr="00C02883">
        <w:rPr>
          <w:szCs w:val="28"/>
        </w:rPr>
        <w:tab/>
      </w:r>
      <w:r w:rsidRPr="00C02883">
        <w:rPr>
          <w:szCs w:val="28"/>
        </w:rPr>
        <w:tab/>
      </w:r>
      <w:r w:rsidRPr="00C02883">
        <w:rPr>
          <w:szCs w:val="28"/>
          <w:u w:val="single"/>
        </w:rPr>
        <w:t>При наличии не всех документов</w:t>
      </w:r>
    </w:p>
    <w:p w:rsidR="00092154" w:rsidRDefault="00092154" w:rsidP="00CF5DD6">
      <w:pPr>
        <w:rPr>
          <w:szCs w:val="28"/>
        </w:rPr>
      </w:pPr>
      <w:r>
        <w:rPr>
          <w:noProof/>
        </w:rPr>
        <w:pict>
          <v:rect id="_x0000_s1033" style="position:absolute;margin-left:264pt;margin-top:15.15pt;width:3in;height:70.45pt;z-index:251648512">
            <v:textbox style="mso-next-textbox:#_x0000_s1033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Информирование заявителя о наличии препятствий для пр</w:t>
                  </w:r>
                  <w:r w:rsidRPr="00C02883">
                    <w:rPr>
                      <w:szCs w:val="28"/>
                    </w:rPr>
                    <w:t>е</w:t>
                  </w:r>
                  <w:r w:rsidRPr="00C02883">
                    <w:rPr>
                      <w:szCs w:val="28"/>
                    </w:rPr>
                    <w:t>доставления муниципальной у</w:t>
                  </w:r>
                  <w:r w:rsidRPr="00C02883">
                    <w:rPr>
                      <w:szCs w:val="28"/>
                    </w:rPr>
                    <w:t>с</w:t>
                  </w:r>
                  <w:r w:rsidRPr="00C02883">
                    <w:rPr>
                      <w:szCs w:val="28"/>
                    </w:rPr>
                    <w:t>луги и мерах по их устранению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0;margin-top:14.7pt;width:3in;height:63pt;z-index:251652608">
            <v:textbox style="mso-next-textbox:#_x0000_s1034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Регистрация заявления</w:t>
                  </w:r>
                </w:p>
              </w:txbxContent>
            </v:textbox>
          </v:rect>
        </w:pict>
      </w:r>
    </w:p>
    <w:p w:rsidR="00092154" w:rsidRPr="003B74CD" w:rsidRDefault="00092154" w:rsidP="00CF5DD6">
      <w:pPr>
        <w:rPr>
          <w:szCs w:val="28"/>
        </w:rPr>
      </w:pPr>
    </w:p>
    <w:p w:rsidR="00092154" w:rsidRPr="003B74CD" w:rsidRDefault="00092154" w:rsidP="00CF5DD6">
      <w:pPr>
        <w:rPr>
          <w:szCs w:val="28"/>
        </w:rPr>
      </w:pPr>
    </w:p>
    <w:p w:rsidR="00092154" w:rsidRPr="003B74CD" w:rsidRDefault="00092154" w:rsidP="00CF5DD6">
      <w:pPr>
        <w:rPr>
          <w:szCs w:val="28"/>
        </w:rPr>
      </w:pPr>
    </w:p>
    <w:p w:rsidR="00092154" w:rsidRPr="003B74CD" w:rsidRDefault="00092154" w:rsidP="00CF5DD6">
      <w:pPr>
        <w:rPr>
          <w:szCs w:val="28"/>
        </w:rPr>
      </w:pPr>
      <w:r>
        <w:rPr>
          <w:noProof/>
        </w:rPr>
        <w:pict>
          <v:line id="_x0000_s1035" style="position:absolute;z-index:251659776" from="108pt,13.75pt" to="108pt,160.3pt">
            <v:stroke endarrow="block"/>
          </v:line>
        </w:pict>
      </w:r>
    </w:p>
    <w:p w:rsidR="00092154" w:rsidRPr="003B74CD" w:rsidRDefault="00092154" w:rsidP="00CF5DD6">
      <w:pPr>
        <w:rPr>
          <w:szCs w:val="28"/>
        </w:rPr>
      </w:pPr>
      <w:r>
        <w:rPr>
          <w:noProof/>
        </w:rPr>
        <w:pict>
          <v:line id="_x0000_s1036" style="position:absolute;z-index:251660800" from="369.05pt,5.1pt" to="369.05pt,23.1pt">
            <v:stroke endarrow="block"/>
          </v:line>
        </w:pict>
      </w:r>
    </w:p>
    <w:p w:rsidR="00092154" w:rsidRPr="003B74CD" w:rsidRDefault="00092154" w:rsidP="00CF5DD6">
      <w:pPr>
        <w:rPr>
          <w:szCs w:val="28"/>
        </w:rPr>
      </w:pPr>
      <w:r>
        <w:rPr>
          <w:noProof/>
        </w:rPr>
        <w:pict>
          <v:rect id="_x0000_s1037" style="position:absolute;margin-left:264pt;margin-top:7pt;width:3in;height:105.45pt;z-index:251651584">
            <v:textbox style="mso-next-textbox:#_x0000_s1037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Регистрация заявления и отказ в выдаче разрешения на стро</w:t>
                  </w:r>
                  <w:r w:rsidRPr="00C02883">
                    <w:rPr>
                      <w:szCs w:val="28"/>
                    </w:rPr>
                    <w:t>и</w:t>
                  </w:r>
                  <w:r w:rsidRPr="00C02883">
                    <w:rPr>
                      <w:szCs w:val="28"/>
                    </w:rPr>
                    <w:t>тельство (в продлении срока действия разрешения) в случае неустранения заявителем выя</w:t>
                  </w:r>
                  <w:r w:rsidRPr="00C02883">
                    <w:rPr>
                      <w:szCs w:val="28"/>
                    </w:rPr>
                    <w:t>в</w:t>
                  </w:r>
                  <w:r w:rsidRPr="00C02883">
                    <w:rPr>
                      <w:szCs w:val="28"/>
                    </w:rPr>
                    <w:t>ленных замечаний</w:t>
                  </w:r>
                </w:p>
              </w:txbxContent>
            </v:textbox>
          </v:rect>
        </w:pict>
      </w:r>
    </w:p>
    <w:p w:rsidR="00092154" w:rsidRPr="003B74CD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  <w:r>
        <w:rPr>
          <w:noProof/>
        </w:rPr>
        <w:pict>
          <v:line id="_x0000_s1038" style="position:absolute;z-index:251661824" from="378.1pt,15.85pt" to="378.1pt,33.85pt">
            <v:stroke endarrow="block"/>
          </v:line>
        </w:pict>
      </w:r>
    </w:p>
    <w:p w:rsidR="00092154" w:rsidRDefault="00092154" w:rsidP="00CF5DD6">
      <w:pPr>
        <w:rPr>
          <w:szCs w:val="28"/>
        </w:rPr>
      </w:pPr>
      <w:r>
        <w:rPr>
          <w:noProof/>
        </w:rPr>
        <w:pict>
          <v:rect id="_x0000_s1039" style="position:absolute;margin-left:-4.35pt;margin-top:15.4pt;width:473.9pt;height:54pt;z-index:251653632">
            <v:textbox style="mso-next-textbox:#_x0000_s1039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Проверка заявления и приложенных к нему документов на соответствие требованиям, установленным Градостроительным кодексом РФ и админ</w:t>
                  </w:r>
                  <w:r w:rsidRPr="00C02883">
                    <w:rPr>
                      <w:szCs w:val="28"/>
                    </w:rPr>
                    <w:t>и</w:t>
                  </w:r>
                  <w:r w:rsidRPr="00C02883">
                    <w:rPr>
                      <w:szCs w:val="28"/>
                    </w:rPr>
                    <w:t>стративным регламентом</w:t>
                  </w:r>
                </w:p>
              </w:txbxContent>
            </v:textbox>
          </v:rect>
        </w:pict>
      </w:r>
    </w:p>
    <w:p w:rsidR="00092154" w:rsidRPr="00B95E2A" w:rsidRDefault="00092154" w:rsidP="00CF5DD6">
      <w:pPr>
        <w:ind w:firstLine="708"/>
        <w:rPr>
          <w:sz w:val="32"/>
          <w:szCs w:val="32"/>
          <w:u w:val="single"/>
        </w:rPr>
      </w:pPr>
    </w:p>
    <w:tbl>
      <w:tblPr>
        <w:tblW w:w="0" w:type="auto"/>
        <w:tblInd w:w="108" w:type="dxa"/>
        <w:tblLook w:val="01E0"/>
      </w:tblPr>
      <w:tblGrid>
        <w:gridCol w:w="4819"/>
        <w:gridCol w:w="4781"/>
      </w:tblGrid>
      <w:tr w:rsidR="00092154" w:rsidRPr="00F81333" w:rsidTr="00CF5DD6">
        <w:tc>
          <w:tcPr>
            <w:tcW w:w="4819" w:type="dxa"/>
          </w:tcPr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>
              <w:rPr>
                <w:noProof/>
              </w:rPr>
              <w:pict>
                <v:line id="_x0000_s1040" style="position:absolute;left:0;text-align:left;z-index:251662848" from="102.6pt,7.3pt" to="102.6pt,25.3pt">
                  <v:stroke endarrow="block"/>
                </v:line>
              </w:pic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Отсутствие оснований для отказа</w: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в выдаче (продлении срока действия)</w: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разрешения</w:t>
            </w:r>
          </w:p>
        </w:tc>
        <w:tc>
          <w:tcPr>
            <w:tcW w:w="4781" w:type="dxa"/>
          </w:tcPr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>
              <w:rPr>
                <w:noProof/>
              </w:rPr>
              <w:pict>
                <v:line id="_x0000_s1041" style="position:absolute;left:0;text-align:left;z-index:251663872" from="107.65pt,7.3pt" to="107.65pt,25.3pt">
                  <v:stroke endarrow="block"/>
                </v:line>
              </w:pic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Наличие оснований для отказа</w: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в выдаче (продлении срока действия)</w:t>
            </w:r>
          </w:p>
          <w:p w:rsidR="00092154" w:rsidRPr="00C02883" w:rsidRDefault="00092154" w:rsidP="00CF5DD6">
            <w:pPr>
              <w:jc w:val="center"/>
              <w:rPr>
                <w:szCs w:val="28"/>
                <w:u w:val="single"/>
              </w:rPr>
            </w:pPr>
            <w:r w:rsidRPr="00C02883">
              <w:rPr>
                <w:szCs w:val="28"/>
                <w:u w:val="single"/>
              </w:rPr>
              <w:t>разрешения</w:t>
            </w:r>
          </w:p>
        </w:tc>
      </w:tr>
    </w:tbl>
    <w:p w:rsidR="00092154" w:rsidRDefault="00092154" w:rsidP="00CF5DD6">
      <w:pPr>
        <w:rPr>
          <w:u w:val="single"/>
        </w:rPr>
      </w:pPr>
      <w:r>
        <w:rPr>
          <w:noProof/>
        </w:rPr>
        <w:pict>
          <v:line id="_x0000_s1042" style="position:absolute;z-index:251665920;mso-position-horizontal-relative:text;mso-position-vertical-relative:text" from="5in,0" to="5in,18pt">
            <v:stroke endarrow="block"/>
          </v:line>
        </w:pict>
      </w:r>
      <w:r>
        <w:rPr>
          <w:noProof/>
        </w:rPr>
        <w:pict>
          <v:line id="_x0000_s1043" style="position:absolute;z-index:251664896;mso-position-horizontal-relative:text;mso-position-vertical-relative:text" from="108pt,0" to="108pt,18pt">
            <v:stroke endarrow="block"/>
          </v:line>
        </w:pict>
      </w:r>
    </w:p>
    <w:p w:rsidR="00092154" w:rsidRDefault="00092154" w:rsidP="00CF5DD6">
      <w:pPr>
        <w:ind w:left="708" w:firstLine="708"/>
        <w:rPr>
          <w:u w:val="single"/>
        </w:rPr>
      </w:pPr>
      <w:r>
        <w:rPr>
          <w:noProof/>
        </w:rPr>
        <w:pict>
          <v:rect id="_x0000_s1044" style="position:absolute;left:0;text-align:left;margin-left:-4.35pt;margin-top:4.2pt;width:3in;height:37.55pt;z-index:251654656">
            <v:textbox style="mso-next-textbox:#_x0000_s1044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Подготовка и выдача разрешения на строительство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264pt;margin-top:4.2pt;width:3in;height:57.8pt;z-index:251655680">
            <v:textbox style="mso-next-textbox:#_x0000_s1045">
              <w:txbxContent>
                <w:p w:rsidR="00092154" w:rsidRPr="00C02883" w:rsidRDefault="00092154" w:rsidP="00CF5DD6">
                  <w:pPr>
                    <w:jc w:val="center"/>
                    <w:rPr>
                      <w:szCs w:val="28"/>
                    </w:rPr>
                  </w:pPr>
                  <w:r w:rsidRPr="00C02883">
                    <w:rPr>
                      <w:szCs w:val="28"/>
                    </w:rPr>
                    <w:t>Подготовка отказа в выдаче (продлении срока действия) ра</w:t>
                  </w:r>
                  <w:r w:rsidRPr="00C02883">
                    <w:rPr>
                      <w:szCs w:val="28"/>
                    </w:rPr>
                    <w:t>з</w:t>
                  </w:r>
                  <w:r w:rsidRPr="00C02883">
                    <w:rPr>
                      <w:szCs w:val="28"/>
                    </w:rPr>
                    <w:t>решения на строительство</w:t>
                  </w:r>
                </w:p>
              </w:txbxContent>
            </v:textbox>
          </v:rect>
        </w:pict>
      </w:r>
    </w:p>
    <w:p w:rsidR="00092154" w:rsidRPr="002B009D" w:rsidRDefault="00092154" w:rsidP="00CF5DD6"/>
    <w:p w:rsidR="00092154" w:rsidRDefault="00092154" w:rsidP="00CF5DD6">
      <w:pPr>
        <w:ind w:left="708" w:firstLine="708"/>
      </w:pPr>
    </w:p>
    <w:p w:rsidR="00092154" w:rsidRPr="002B009D" w:rsidRDefault="00092154" w:rsidP="00CF5DD6"/>
    <w:p w:rsidR="00092154" w:rsidRPr="002B009D" w:rsidRDefault="00092154" w:rsidP="00CF5DD6"/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Default="00092154" w:rsidP="00CF5DD6">
      <w:pPr>
        <w:rPr>
          <w:szCs w:val="28"/>
        </w:rPr>
      </w:pPr>
      <w:r w:rsidRPr="001B35A2">
        <w:rPr>
          <w:szCs w:val="28"/>
        </w:rPr>
        <w:t>муниципального образования                                                        И.М. Заболотний</w:t>
      </w:r>
    </w:p>
    <w:p w:rsidR="00092154" w:rsidRDefault="00092154" w:rsidP="00CF5DD6">
      <w:pPr>
        <w:ind w:left="5812"/>
        <w:rPr>
          <w:szCs w:val="28"/>
        </w:rPr>
      </w:pPr>
    </w:p>
    <w:p w:rsidR="00092154" w:rsidRPr="00C273E1" w:rsidRDefault="00092154" w:rsidP="00CF5DD6">
      <w:pPr>
        <w:ind w:left="5812"/>
        <w:rPr>
          <w:szCs w:val="28"/>
        </w:rPr>
      </w:pPr>
      <w:r>
        <w:rPr>
          <w:szCs w:val="28"/>
        </w:rPr>
        <w:t xml:space="preserve">    ПРИЛОЖЕНИЕ № 6</w:t>
      </w:r>
    </w:p>
    <w:p w:rsidR="00092154" w:rsidRDefault="00092154" w:rsidP="00CF5DD6">
      <w:pPr>
        <w:ind w:left="4956"/>
        <w:jc w:val="center"/>
        <w:rPr>
          <w:szCs w:val="28"/>
        </w:rPr>
      </w:pPr>
      <w:r w:rsidRPr="00343057">
        <w:rPr>
          <w:szCs w:val="28"/>
        </w:rPr>
        <w:t>к административному регламенту</w:t>
      </w:r>
    </w:p>
    <w:p w:rsidR="00092154" w:rsidRDefault="00092154" w:rsidP="00CF5DD6">
      <w:pPr>
        <w:pStyle w:val="BodyTextIndent2"/>
        <w:pBdr>
          <w:bottom w:val="single" w:sz="12" w:space="1" w:color="auto"/>
        </w:pBdr>
        <w:spacing w:after="0" w:line="240" w:lineRule="auto"/>
        <w:ind w:left="4956"/>
        <w:jc w:val="both"/>
        <w:rPr>
          <w:sz w:val="28"/>
        </w:rPr>
      </w:pPr>
    </w:p>
    <w:p w:rsidR="00092154" w:rsidRDefault="00092154" w:rsidP="00CF5DD6">
      <w:pPr>
        <w:pStyle w:val="BodyTextIndent2"/>
        <w:pBdr>
          <w:bottom w:val="single" w:sz="12" w:space="1" w:color="auto"/>
        </w:pBdr>
        <w:spacing w:after="0" w:line="240" w:lineRule="auto"/>
        <w:ind w:left="4956"/>
        <w:jc w:val="both"/>
        <w:rPr>
          <w:sz w:val="28"/>
          <w:szCs w:val="28"/>
        </w:rPr>
      </w:pPr>
      <w:r>
        <w:rPr>
          <w:sz w:val="28"/>
        </w:rPr>
        <w:t xml:space="preserve">Главе </w:t>
      </w:r>
      <w:r>
        <w:rPr>
          <w:sz w:val="28"/>
          <w:szCs w:val="28"/>
        </w:rPr>
        <w:t>муниципального образования Ленинградский район</w:t>
      </w:r>
    </w:p>
    <w:p w:rsidR="00092154" w:rsidRDefault="00092154" w:rsidP="00CF5DD6">
      <w:pPr>
        <w:pStyle w:val="BodyTextIndent2"/>
        <w:pBdr>
          <w:bottom w:val="single" w:sz="12" w:space="1" w:color="auto"/>
        </w:pBdr>
        <w:spacing w:after="0" w:line="240" w:lineRule="auto"/>
        <w:ind w:left="4956"/>
        <w:jc w:val="both"/>
        <w:rPr>
          <w:sz w:val="28"/>
        </w:rPr>
      </w:pPr>
    </w:p>
    <w:p w:rsidR="00092154" w:rsidRDefault="00092154" w:rsidP="00CF5DD6">
      <w:pPr>
        <w:ind w:left="4956"/>
      </w:pPr>
    </w:p>
    <w:p w:rsidR="00092154" w:rsidRDefault="00092154" w:rsidP="00CF5DD6">
      <w:pPr>
        <w:pBdr>
          <w:bottom w:val="single" w:sz="12" w:space="1" w:color="auto"/>
        </w:pBdr>
        <w:ind w:left="4956"/>
        <w:jc w:val="both"/>
        <w:rPr>
          <w:szCs w:val="28"/>
        </w:rPr>
      </w:pPr>
      <w:r>
        <w:t>Начальнику</w:t>
      </w:r>
      <w:r>
        <w:rPr>
          <w:szCs w:val="28"/>
        </w:rPr>
        <w:t xml:space="preserve"> управления архитектуры и градостроительства администрации </w:t>
      </w:r>
    </w:p>
    <w:p w:rsidR="00092154" w:rsidRDefault="00092154" w:rsidP="00CF5DD6">
      <w:pPr>
        <w:pBdr>
          <w:bottom w:val="single" w:sz="12" w:space="1" w:color="auto"/>
        </w:pBdr>
        <w:ind w:left="4956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092154" w:rsidRDefault="00092154" w:rsidP="00CF5DD6">
      <w:pPr>
        <w:pBdr>
          <w:bottom w:val="single" w:sz="12" w:space="1" w:color="auto"/>
        </w:pBdr>
        <w:ind w:left="4956"/>
        <w:jc w:val="both"/>
        <w:rPr>
          <w:szCs w:val="28"/>
        </w:rPr>
      </w:pPr>
      <w:r>
        <w:rPr>
          <w:szCs w:val="28"/>
        </w:rPr>
        <w:t>Ленинградский район</w:t>
      </w:r>
    </w:p>
    <w:p w:rsidR="00092154" w:rsidRDefault="00092154" w:rsidP="00CF5DD6">
      <w:pPr>
        <w:pBdr>
          <w:bottom w:val="single" w:sz="12" w:space="1" w:color="auto"/>
        </w:pBdr>
        <w:ind w:left="4956"/>
        <w:jc w:val="both"/>
        <w:rPr>
          <w:szCs w:val="28"/>
        </w:rPr>
      </w:pPr>
    </w:p>
    <w:p w:rsidR="00092154" w:rsidRDefault="00092154" w:rsidP="00CF5DD6">
      <w:pPr>
        <w:ind w:left="4956"/>
      </w:pPr>
    </w:p>
    <w:p w:rsidR="00092154" w:rsidRDefault="00092154" w:rsidP="00CF5DD6">
      <w:pPr>
        <w:ind w:left="4956"/>
      </w:pPr>
      <w:r>
        <w:t>от _____________________________</w:t>
      </w:r>
    </w:p>
    <w:p w:rsidR="00092154" w:rsidRDefault="00092154" w:rsidP="00CF5DD6">
      <w:pPr>
        <w:ind w:left="4956"/>
      </w:pPr>
      <w:r>
        <w:t>______________________________,</w:t>
      </w:r>
    </w:p>
    <w:p w:rsidR="00092154" w:rsidRDefault="00092154" w:rsidP="00CF5DD6">
      <w:pPr>
        <w:ind w:left="4956"/>
      </w:pPr>
      <w:r>
        <w:t>адрес:__________________________</w:t>
      </w:r>
    </w:p>
    <w:p w:rsidR="00092154" w:rsidRDefault="00092154" w:rsidP="00CF5DD6">
      <w:pPr>
        <w:ind w:left="4956"/>
      </w:pPr>
      <w:r>
        <w:t>_______________________________</w:t>
      </w:r>
    </w:p>
    <w:p w:rsidR="00092154" w:rsidRDefault="00092154" w:rsidP="00CF5DD6">
      <w:pPr>
        <w:ind w:left="4956"/>
      </w:pPr>
      <w:r>
        <w:t>телефон________________________</w:t>
      </w:r>
    </w:p>
    <w:p w:rsidR="00092154" w:rsidRDefault="00092154" w:rsidP="00170A75"/>
    <w:p w:rsidR="00092154" w:rsidRDefault="00092154" w:rsidP="00170A75">
      <w:pPr>
        <w:jc w:val="center"/>
      </w:pPr>
      <w:r>
        <w:t>З А Я В Л Е Н И Е</w:t>
      </w:r>
    </w:p>
    <w:p w:rsidR="00092154" w:rsidRDefault="00092154" w:rsidP="00CF5DD6">
      <w:pPr>
        <w:pStyle w:val="BodyTextIndent"/>
        <w:spacing w:after="0"/>
        <w:ind w:left="0"/>
        <w:rPr>
          <w:sz w:val="28"/>
        </w:rPr>
      </w:pPr>
      <w:r>
        <w:rPr>
          <w:sz w:val="28"/>
        </w:rPr>
        <w:t>Прошу выдать разрешение на строительство объекта - __________________________________________________________________</w:t>
      </w:r>
    </w:p>
    <w:p w:rsidR="00092154" w:rsidRDefault="00092154" w:rsidP="00CF5DD6">
      <w:pPr>
        <w:pStyle w:val="BodyTextIndent"/>
        <w:spacing w:after="0"/>
        <w:ind w:left="0"/>
        <w:rPr>
          <w:sz w:val="28"/>
        </w:rPr>
      </w:pPr>
      <w:r>
        <w:rPr>
          <w:sz w:val="28"/>
        </w:rPr>
        <w:t>____________________________________________, на земельном участке по а</w:t>
      </w:r>
      <w:r>
        <w:rPr>
          <w:sz w:val="28"/>
        </w:rPr>
        <w:t>д</w:t>
      </w:r>
      <w:r>
        <w:rPr>
          <w:sz w:val="28"/>
        </w:rPr>
        <w:t>ресу: _______________________________________________.</w:t>
      </w:r>
    </w:p>
    <w:p w:rsidR="00092154" w:rsidRDefault="00092154" w:rsidP="00CF5DD6">
      <w:pPr>
        <w:ind w:firstLine="851"/>
      </w:pPr>
      <w:r>
        <w:t>Необходимая документация для выдачи разрешения на строительство объекта прилагается.</w:t>
      </w:r>
    </w:p>
    <w:p w:rsidR="00092154" w:rsidRDefault="00092154" w:rsidP="00170A75"/>
    <w:p w:rsidR="00092154" w:rsidRDefault="00092154" w:rsidP="00CF5DD6">
      <w:pPr>
        <w:ind w:firstLine="851"/>
      </w:pPr>
      <w:r>
        <w:t xml:space="preserve">                                                                      _____________________</w:t>
      </w:r>
    </w:p>
    <w:p w:rsidR="00092154" w:rsidRDefault="00092154" w:rsidP="00CF5DD6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(подпись)</w:t>
      </w:r>
    </w:p>
    <w:p w:rsidR="00092154" w:rsidRPr="00113B5A" w:rsidRDefault="00092154" w:rsidP="00CF5DD6"/>
    <w:p w:rsidR="00092154" w:rsidRPr="001B35A2" w:rsidRDefault="00092154" w:rsidP="00CF5DD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92154" w:rsidRDefault="00092154" w:rsidP="00CF5DD6">
      <w:pPr>
        <w:rPr>
          <w:szCs w:val="28"/>
        </w:rPr>
      </w:pPr>
      <w:r w:rsidRPr="001B35A2">
        <w:rPr>
          <w:szCs w:val="28"/>
        </w:rPr>
        <w:t>муниципального образования                                                        И.М. Заболотний</w:t>
      </w: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rPr>
          <w:szCs w:val="28"/>
        </w:rPr>
      </w:pPr>
    </w:p>
    <w:p w:rsidR="00092154" w:rsidRDefault="00092154" w:rsidP="00CF5DD6">
      <w:pPr>
        <w:tabs>
          <w:tab w:val="left" w:pos="1373"/>
        </w:tabs>
        <w:rPr>
          <w:szCs w:val="28"/>
        </w:rPr>
      </w:pPr>
      <w:r>
        <w:rPr>
          <w:szCs w:val="28"/>
        </w:rPr>
        <w:tab/>
      </w:r>
    </w:p>
    <w:p w:rsidR="00092154" w:rsidRDefault="00092154" w:rsidP="00CF5DD6">
      <w:pPr>
        <w:tabs>
          <w:tab w:val="left" w:pos="1373"/>
        </w:tabs>
        <w:rPr>
          <w:szCs w:val="28"/>
        </w:rPr>
      </w:pPr>
    </w:p>
    <w:p w:rsidR="00092154" w:rsidRDefault="00092154" w:rsidP="00CF5DD6">
      <w:pPr>
        <w:tabs>
          <w:tab w:val="left" w:pos="1373"/>
        </w:tabs>
        <w:rPr>
          <w:szCs w:val="28"/>
        </w:rPr>
      </w:pPr>
    </w:p>
    <w:p w:rsidR="00092154" w:rsidRDefault="00092154" w:rsidP="00CF5DD6">
      <w:pPr>
        <w:tabs>
          <w:tab w:val="left" w:pos="1373"/>
        </w:tabs>
        <w:rPr>
          <w:szCs w:val="28"/>
        </w:rPr>
      </w:pPr>
    </w:p>
    <w:p w:rsidR="00092154" w:rsidRDefault="00092154" w:rsidP="00CF5DD6">
      <w:pPr>
        <w:tabs>
          <w:tab w:val="left" w:pos="1373"/>
        </w:tabs>
        <w:rPr>
          <w:szCs w:val="28"/>
        </w:rPr>
      </w:pPr>
    </w:p>
    <w:p w:rsidR="00092154" w:rsidRDefault="00092154" w:rsidP="00CF5DD6">
      <w:pPr>
        <w:jc w:val="both"/>
        <w:rPr>
          <w:b/>
          <w:bCs w:val="0"/>
          <w:szCs w:val="22"/>
        </w:rPr>
      </w:pPr>
    </w:p>
    <w:p w:rsidR="00092154" w:rsidRDefault="00092154" w:rsidP="00CF5DD6">
      <w:pPr>
        <w:jc w:val="both"/>
        <w:rPr>
          <w:b/>
          <w:bCs w:val="0"/>
          <w:szCs w:val="22"/>
        </w:rPr>
      </w:pPr>
    </w:p>
    <w:p w:rsidR="00092154" w:rsidRDefault="00092154" w:rsidP="00CF5DD6">
      <w:pPr>
        <w:jc w:val="both"/>
        <w:rPr>
          <w:b/>
          <w:bCs w:val="0"/>
          <w:szCs w:val="22"/>
        </w:rPr>
      </w:pPr>
    </w:p>
    <w:p w:rsidR="00092154" w:rsidRDefault="00092154" w:rsidP="00CF5DD6">
      <w:pPr>
        <w:jc w:val="both"/>
        <w:rPr>
          <w:b/>
          <w:bCs w:val="0"/>
          <w:szCs w:val="22"/>
        </w:rPr>
      </w:pPr>
    </w:p>
    <w:p w:rsidR="00092154" w:rsidRDefault="00092154" w:rsidP="00CF5DD6">
      <w:pPr>
        <w:ind w:left="5812"/>
        <w:rPr>
          <w:szCs w:val="28"/>
        </w:rPr>
      </w:pPr>
    </w:p>
    <w:p w:rsidR="00092154" w:rsidRPr="00C273E1" w:rsidRDefault="00092154" w:rsidP="00CF5DD6">
      <w:pPr>
        <w:ind w:left="5812"/>
        <w:rPr>
          <w:szCs w:val="28"/>
        </w:rPr>
      </w:pPr>
      <w:r>
        <w:rPr>
          <w:szCs w:val="28"/>
        </w:rPr>
        <w:t xml:space="preserve">    ПРИЛОЖЕНИЕ № 7</w:t>
      </w:r>
    </w:p>
    <w:p w:rsidR="00092154" w:rsidRDefault="00092154" w:rsidP="00CF5DD6">
      <w:pPr>
        <w:ind w:left="4956"/>
        <w:jc w:val="center"/>
        <w:rPr>
          <w:szCs w:val="28"/>
        </w:rPr>
      </w:pPr>
      <w:r w:rsidRPr="00343057">
        <w:rPr>
          <w:szCs w:val="28"/>
        </w:rPr>
        <w:t>к административному регламенту</w:t>
      </w:r>
    </w:p>
    <w:p w:rsidR="00092154" w:rsidRDefault="00092154" w:rsidP="00CF5DD6">
      <w:pPr>
        <w:jc w:val="both"/>
        <w:rPr>
          <w:b/>
          <w:bCs w:val="0"/>
          <w:szCs w:val="22"/>
        </w:rPr>
      </w:pPr>
    </w:p>
    <w:p w:rsidR="00092154" w:rsidRPr="00C02883" w:rsidRDefault="00092154" w:rsidP="00CF5DD6">
      <w:pPr>
        <w:jc w:val="both"/>
        <w:rPr>
          <w:b/>
          <w:bCs w:val="0"/>
          <w:szCs w:val="22"/>
          <w:u w:val="single"/>
        </w:rPr>
      </w:pPr>
      <w:r>
        <w:rPr>
          <w:b/>
          <w:bCs w:val="0"/>
          <w:szCs w:val="22"/>
        </w:rPr>
        <w:t>Кому</w:t>
      </w:r>
      <w:r>
        <w:rPr>
          <w:b/>
          <w:bCs w:val="0"/>
          <w:szCs w:val="22"/>
          <w:u w:val="single"/>
        </w:rPr>
        <w:t>________________________________________________________________</w:t>
      </w:r>
    </w:p>
    <w:p w:rsidR="00092154" w:rsidRDefault="00092154" w:rsidP="00CF5DD6">
      <w:pPr>
        <w:pStyle w:val="a"/>
        <w:jc w:val="center"/>
        <w:rPr>
          <w:sz w:val="28"/>
          <w:szCs w:val="28"/>
        </w:rPr>
      </w:pPr>
      <w:r>
        <w:rPr>
          <w:sz w:val="28"/>
          <w:szCs w:val="28"/>
        </w:rPr>
        <w:t>( почтовый индекс и адрес)</w:t>
      </w:r>
    </w:p>
    <w:p w:rsidR="00092154" w:rsidRDefault="00092154" w:rsidP="00CF5DD6">
      <w:pPr>
        <w:pStyle w:val="a"/>
        <w:jc w:val="center"/>
        <w:rPr>
          <w:sz w:val="28"/>
        </w:rPr>
      </w:pPr>
    </w:p>
    <w:p w:rsidR="00092154" w:rsidRDefault="00092154" w:rsidP="00CF5DD6">
      <w:pPr>
        <w:pStyle w:val="a"/>
        <w:jc w:val="center"/>
        <w:rPr>
          <w:b/>
          <w:bCs/>
          <w:sz w:val="28"/>
        </w:rPr>
      </w:pPr>
      <w:r>
        <w:rPr>
          <w:b/>
          <w:bCs/>
          <w:sz w:val="28"/>
        </w:rPr>
        <w:t>РАЗРЕШЕНИЕ</w:t>
      </w:r>
    </w:p>
    <w:p w:rsidR="00092154" w:rsidRDefault="00092154" w:rsidP="00CF5DD6">
      <w:pPr>
        <w:pStyle w:val="a"/>
        <w:jc w:val="center"/>
        <w:rPr>
          <w:b/>
          <w:bCs/>
          <w:sz w:val="28"/>
        </w:rPr>
      </w:pPr>
      <w:r>
        <w:rPr>
          <w:b/>
          <w:bCs/>
          <w:sz w:val="28"/>
        </w:rPr>
        <w:t>на строительство</w:t>
      </w:r>
    </w:p>
    <w:p w:rsidR="00092154" w:rsidRDefault="00092154" w:rsidP="00CF5DD6">
      <w:pPr>
        <w:pStyle w:val="a"/>
        <w:jc w:val="center"/>
        <w:rPr>
          <w:b/>
          <w:bCs/>
          <w:sz w:val="28"/>
        </w:rPr>
      </w:pPr>
    </w:p>
    <w:p w:rsidR="00092154" w:rsidRDefault="00092154" w:rsidP="00CF5DD6">
      <w:pPr>
        <w:pStyle w:val="a"/>
        <w:rPr>
          <w:sz w:val="28"/>
          <w:u w:val="single"/>
        </w:rPr>
      </w:pPr>
      <w:r w:rsidRPr="00371520">
        <w:rPr>
          <w:sz w:val="28"/>
        </w:rPr>
        <w:t xml:space="preserve">№  </w:t>
      </w:r>
      <w:r w:rsidRPr="00371520">
        <w:rPr>
          <w:sz w:val="28"/>
          <w:u w:val="single"/>
        </w:rPr>
        <w:t xml:space="preserve"> </w:t>
      </w:r>
      <w:r>
        <w:rPr>
          <w:sz w:val="28"/>
          <w:u w:val="single"/>
          <w:lang w:val="en-US"/>
        </w:rPr>
        <w:t>RU</w:t>
      </w:r>
      <w:r w:rsidRPr="00371520">
        <w:rPr>
          <w:sz w:val="28"/>
          <w:u w:val="single"/>
        </w:rPr>
        <w:t xml:space="preserve"> </w:t>
      </w:r>
      <w:r>
        <w:rPr>
          <w:sz w:val="28"/>
          <w:u w:val="single"/>
        </w:rPr>
        <w:t>________________</w:t>
      </w:r>
    </w:p>
    <w:p w:rsidR="00092154" w:rsidRPr="006B6F17" w:rsidRDefault="00092154" w:rsidP="00CF5DD6">
      <w:pPr>
        <w:pStyle w:val="a"/>
        <w:rPr>
          <w:sz w:val="28"/>
        </w:rPr>
      </w:pPr>
      <w:r>
        <w:rPr>
          <w:b/>
          <w:bCs/>
          <w:sz w:val="28"/>
          <w:u w:val="single"/>
        </w:rPr>
        <w:t>_____________________________________________________________________</w:t>
      </w:r>
      <w:r>
        <w:rPr>
          <w:sz w:val="28"/>
        </w:rPr>
        <w:t>_____________________________________________</w:t>
      </w:r>
    </w:p>
    <w:p w:rsidR="00092154" w:rsidRPr="006B6F17" w:rsidRDefault="00092154" w:rsidP="00CF5DD6">
      <w:pPr>
        <w:pStyle w:val="a"/>
        <w:rPr>
          <w:sz w:val="28"/>
        </w:rPr>
      </w:pPr>
      <w:r>
        <w:rPr>
          <w:sz w:val="28"/>
        </w:rPr>
        <w:t>(наименование уполномоченного органа исполнительной власти субъекта Российской Федерации, или органа местного самоуправления, осуществляющих выдачу разрешения на строительство) руководствуясь статьей 51 Градостроительного кодекса Российской Федерации,разрешает строительство, реконструкцию,   капитальный  ремонт объекта капитального</w:t>
      </w:r>
    </w:p>
    <w:p w:rsidR="00092154" w:rsidRDefault="00092154" w:rsidP="00CF5DD6">
      <w:pPr>
        <w:pStyle w:val="a"/>
        <w:rPr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________________________________________________________________</w:t>
      </w:r>
    </w:p>
    <w:p w:rsidR="00092154" w:rsidRDefault="00092154" w:rsidP="00CF5DD6">
      <w:pPr>
        <w:pStyle w:val="a"/>
        <w:rPr>
          <w:sz w:val="28"/>
        </w:rPr>
      </w:pPr>
      <w:r>
        <w:rPr>
          <w:sz w:val="28"/>
        </w:rPr>
        <w:t>строительства в соответствии с проектной документацией, краткие проектные</w:t>
      </w:r>
    </w:p>
    <w:p w:rsidR="00092154" w:rsidRDefault="00092154" w:rsidP="00CF5DD6">
      <w:pPr>
        <w:jc w:val="both"/>
        <w:rPr>
          <w:b/>
          <w:bCs w:val="0"/>
          <w:u w:val="single"/>
        </w:rPr>
      </w:pPr>
      <w:r>
        <w:rPr>
          <w:b/>
          <w:bCs w:val="0"/>
          <w:u w:val="single"/>
        </w:rPr>
        <w:t>______________________________________________________________________________________________________________________________________</w:t>
      </w:r>
    </w:p>
    <w:p w:rsidR="00092154" w:rsidRDefault="00092154" w:rsidP="00CF5DD6">
      <w:pPr>
        <w:pStyle w:val="a"/>
        <w:pBdr>
          <w:bottom w:val="single" w:sz="8" w:space="2" w:color="000000"/>
        </w:pBdr>
        <w:rPr>
          <w:sz w:val="28"/>
        </w:rPr>
      </w:pPr>
      <w:r>
        <w:rPr>
          <w:sz w:val="28"/>
        </w:rPr>
        <w:t>характеристики, описание этапа строительства, реконструкции, если</w:t>
      </w:r>
    </w:p>
    <w:p w:rsidR="00092154" w:rsidRDefault="00092154" w:rsidP="00CF5DD6">
      <w:pPr>
        <w:pStyle w:val="a"/>
      </w:pPr>
    </w:p>
    <w:p w:rsidR="00092154" w:rsidRDefault="00092154" w:rsidP="00CF5DD6">
      <w:pPr>
        <w:pStyle w:val="a"/>
      </w:pPr>
      <w:r>
        <w:t>_________________________________________________________________________</w:t>
      </w:r>
    </w:p>
    <w:p w:rsidR="00092154" w:rsidRDefault="00092154" w:rsidP="00CF5DD6">
      <w:pPr>
        <w:pStyle w:val="a"/>
        <w:rPr>
          <w:sz w:val="28"/>
        </w:rPr>
      </w:pPr>
      <w:r>
        <w:rPr>
          <w:sz w:val="28"/>
        </w:rPr>
        <w:t xml:space="preserve">разрешение выдается на этап строительства, реконструкции) объекта, расположенного по адресу: </w:t>
      </w:r>
    </w:p>
    <w:p w:rsidR="00092154" w:rsidRDefault="00092154" w:rsidP="00CF5DD6">
      <w:pPr>
        <w:jc w:val="both"/>
        <w:rPr>
          <w:b/>
          <w:bCs w:val="0"/>
          <w:u w:val="single"/>
        </w:rPr>
      </w:pPr>
      <w:r>
        <w:rPr>
          <w:b/>
          <w:bCs w:val="0"/>
          <w:u w:val="single"/>
        </w:rPr>
        <w:t xml:space="preserve">______________________________________________________________________________________________________________________________________                                                                                                                       </w:t>
      </w:r>
    </w:p>
    <w:p w:rsidR="00092154" w:rsidRPr="00371520" w:rsidRDefault="00092154" w:rsidP="00CF5DD6">
      <w:pPr>
        <w:pStyle w:val="a"/>
        <w:rPr>
          <w:sz w:val="28"/>
        </w:rPr>
      </w:pPr>
      <w:r>
        <w:rPr>
          <w:sz w:val="28"/>
        </w:rPr>
        <w:t>(полный адрес объекта капитального строительства с указанием</w:t>
      </w:r>
    </w:p>
    <w:p w:rsidR="00092154" w:rsidRPr="00371520" w:rsidRDefault="00092154" w:rsidP="00CF5DD6">
      <w:pPr>
        <w:pStyle w:val="a"/>
        <w:rPr>
          <w:sz w:val="28"/>
        </w:rPr>
      </w:pPr>
      <w:r>
        <w:rPr>
          <w:sz w:val="28"/>
        </w:rPr>
        <w:t>субъекта Российской Федерации, административного района и т.д.</w:t>
      </w:r>
    </w:p>
    <w:p w:rsidR="00092154" w:rsidRPr="00371520" w:rsidRDefault="00092154" w:rsidP="00CF5DD6">
      <w:pPr>
        <w:pStyle w:val="a"/>
        <w:rPr>
          <w:sz w:val="28"/>
        </w:rPr>
      </w:pPr>
      <w:r>
        <w:rPr>
          <w:sz w:val="28"/>
        </w:rPr>
        <w:t>Срок действия настоящего разрешения – до</w:t>
      </w:r>
    </w:p>
    <w:p w:rsidR="00092154" w:rsidRDefault="00092154" w:rsidP="00CF5DD6">
      <w:pPr>
        <w:pStyle w:val="a"/>
        <w:rPr>
          <w:sz w:val="28"/>
        </w:rPr>
      </w:pPr>
      <w:r>
        <w:rPr>
          <w:sz w:val="28"/>
        </w:rPr>
        <w:t xml:space="preserve">" "__сентября_____20   г.___  </w:t>
      </w:r>
    </w:p>
    <w:p w:rsidR="00092154" w:rsidRPr="00371520" w:rsidRDefault="00092154" w:rsidP="00CF5DD6">
      <w:pPr>
        <w:pStyle w:val="a"/>
        <w:rPr>
          <w:sz w:val="28"/>
        </w:rPr>
      </w:pPr>
      <w:r>
        <w:rPr>
          <w:sz w:val="28"/>
        </w:rPr>
        <w:t>М.П.</w:t>
      </w:r>
      <w:r>
        <w:t xml:space="preserve">                                                                   </w:t>
      </w:r>
    </w:p>
    <w:p w:rsidR="00092154" w:rsidRPr="00371520" w:rsidRDefault="00092154" w:rsidP="00CF5DD6">
      <w:pPr>
        <w:jc w:val="both"/>
        <w:rPr>
          <w:rFonts w:ascii="Courier New" w:hAnsi="Courier New" w:cs="Courier New"/>
        </w:rPr>
      </w:pPr>
      <w:r w:rsidRPr="00371520">
        <w:rPr>
          <w:rFonts w:ascii="Courier New" w:hAnsi="Courier New" w:cs="Courier New"/>
        </w:rPr>
        <w:t>Глава муниципального  образования</w:t>
      </w:r>
    </w:p>
    <w:p w:rsidR="00092154" w:rsidRPr="00371520" w:rsidRDefault="00092154" w:rsidP="00CF5DD6">
      <w:pPr>
        <w:jc w:val="both"/>
      </w:pPr>
      <w:r w:rsidRPr="00371520">
        <w:rPr>
          <w:rFonts w:ascii="Courier New" w:hAnsi="Courier New" w:cs="Courier New"/>
        </w:rPr>
        <w:t xml:space="preserve">Ленинградский   район      </w:t>
      </w:r>
      <w:r>
        <w:t xml:space="preserve">                                                      __________                                                                                                            </w:t>
      </w:r>
    </w:p>
    <w:p w:rsidR="00092154" w:rsidRDefault="00092154" w:rsidP="00CF5DD6">
      <w:pPr>
        <w:pStyle w:val="a"/>
        <w:rPr>
          <w:sz w:val="28"/>
        </w:rPr>
      </w:pPr>
      <w:r>
        <w:rPr>
          <w:sz w:val="28"/>
        </w:rPr>
        <w:t xml:space="preserve">"    "___февраля_____20   г.___  </w:t>
      </w:r>
    </w:p>
    <w:p w:rsidR="00092154" w:rsidRPr="00371520" w:rsidRDefault="00092154" w:rsidP="00CF5DD6">
      <w:pPr>
        <w:pStyle w:val="a"/>
        <w:rPr>
          <w:sz w:val="28"/>
        </w:rPr>
      </w:pPr>
      <w:r>
        <w:rPr>
          <w:sz w:val="28"/>
        </w:rPr>
        <w:t>М.П.</w:t>
      </w:r>
    </w:p>
    <w:p w:rsidR="00092154" w:rsidRDefault="00092154" w:rsidP="00CF5DD6">
      <w:pPr>
        <w:pStyle w:val="a"/>
        <w:rPr>
          <w:sz w:val="28"/>
        </w:rPr>
      </w:pPr>
      <w:r>
        <w:rPr>
          <w:sz w:val="28"/>
        </w:rPr>
        <w:t>Действие настоящего разрешения</w:t>
      </w:r>
    </w:p>
    <w:p w:rsidR="00092154" w:rsidRPr="00CF5DD6" w:rsidRDefault="00092154" w:rsidP="00CF5DD6">
      <w:pPr>
        <w:pStyle w:val="a"/>
        <w:rPr>
          <w:sz w:val="28"/>
        </w:rPr>
      </w:pPr>
      <w:r>
        <w:rPr>
          <w:sz w:val="28"/>
        </w:rPr>
        <w:t xml:space="preserve">продлено до  "     "__________________  </w:t>
      </w:r>
    </w:p>
    <w:sectPr w:rsidR="00092154" w:rsidRPr="00CF5DD6" w:rsidSect="003E157F">
      <w:headerReference w:type="default" r:id="rId13"/>
      <w:pgSz w:w="11906" w:h="16838"/>
      <w:pgMar w:top="1134" w:right="424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154" w:rsidRDefault="00092154" w:rsidP="002168BE">
      <w:r>
        <w:separator/>
      </w:r>
    </w:p>
  </w:endnote>
  <w:endnote w:type="continuationSeparator" w:id="0">
    <w:p w:rsidR="00092154" w:rsidRDefault="00092154" w:rsidP="0021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154" w:rsidRDefault="00092154" w:rsidP="002168BE">
      <w:r>
        <w:separator/>
      </w:r>
    </w:p>
  </w:footnote>
  <w:footnote w:type="continuationSeparator" w:id="0">
    <w:p w:rsidR="00092154" w:rsidRDefault="00092154" w:rsidP="00216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154" w:rsidRDefault="00092154">
    <w:pPr>
      <w:pStyle w:val="Header"/>
      <w:jc w:val="center"/>
    </w:pPr>
    <w:fldSimple w:instr=" PAGE   \* MERGEFORMAT ">
      <w:r>
        <w:rPr>
          <w:noProof/>
        </w:rPr>
        <w:t>22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EC9"/>
    <w:rsid w:val="00014DCE"/>
    <w:rsid w:val="00026D3D"/>
    <w:rsid w:val="000478BC"/>
    <w:rsid w:val="00060F13"/>
    <w:rsid w:val="0006674C"/>
    <w:rsid w:val="00074457"/>
    <w:rsid w:val="00080D73"/>
    <w:rsid w:val="00092154"/>
    <w:rsid w:val="000C08C2"/>
    <w:rsid w:val="000D5FD5"/>
    <w:rsid w:val="000D69FD"/>
    <w:rsid w:val="000F328D"/>
    <w:rsid w:val="00103852"/>
    <w:rsid w:val="00113B5A"/>
    <w:rsid w:val="00114E41"/>
    <w:rsid w:val="00115151"/>
    <w:rsid w:val="00135F3C"/>
    <w:rsid w:val="00141C82"/>
    <w:rsid w:val="00170A75"/>
    <w:rsid w:val="00196A3D"/>
    <w:rsid w:val="001A7296"/>
    <w:rsid w:val="001B21BD"/>
    <w:rsid w:val="001B35A2"/>
    <w:rsid w:val="001C693B"/>
    <w:rsid w:val="001D2D77"/>
    <w:rsid w:val="001D75B2"/>
    <w:rsid w:val="001F0275"/>
    <w:rsid w:val="001F50D5"/>
    <w:rsid w:val="001F73C0"/>
    <w:rsid w:val="00207A34"/>
    <w:rsid w:val="00215D9E"/>
    <w:rsid w:val="002168BE"/>
    <w:rsid w:val="002574C1"/>
    <w:rsid w:val="00294716"/>
    <w:rsid w:val="00295AED"/>
    <w:rsid w:val="002B009D"/>
    <w:rsid w:val="002B19EF"/>
    <w:rsid w:val="002B3BEB"/>
    <w:rsid w:val="002B6132"/>
    <w:rsid w:val="002C438B"/>
    <w:rsid w:val="002C463A"/>
    <w:rsid w:val="002E4D9D"/>
    <w:rsid w:val="00307C18"/>
    <w:rsid w:val="003243E4"/>
    <w:rsid w:val="00325488"/>
    <w:rsid w:val="0034276F"/>
    <w:rsid w:val="00343057"/>
    <w:rsid w:val="0034653B"/>
    <w:rsid w:val="0035442F"/>
    <w:rsid w:val="00371520"/>
    <w:rsid w:val="00373C74"/>
    <w:rsid w:val="00382801"/>
    <w:rsid w:val="003A3C3A"/>
    <w:rsid w:val="003B1106"/>
    <w:rsid w:val="003B43B0"/>
    <w:rsid w:val="003B74CD"/>
    <w:rsid w:val="003B7AFC"/>
    <w:rsid w:val="003E157F"/>
    <w:rsid w:val="003E5A9E"/>
    <w:rsid w:val="003F2800"/>
    <w:rsid w:val="00422543"/>
    <w:rsid w:val="004447BD"/>
    <w:rsid w:val="004835F0"/>
    <w:rsid w:val="0048623F"/>
    <w:rsid w:val="004A79D6"/>
    <w:rsid w:val="004D033E"/>
    <w:rsid w:val="004F2472"/>
    <w:rsid w:val="00500318"/>
    <w:rsid w:val="00506B83"/>
    <w:rsid w:val="00511230"/>
    <w:rsid w:val="00520354"/>
    <w:rsid w:val="005225C6"/>
    <w:rsid w:val="0052447D"/>
    <w:rsid w:val="005269A1"/>
    <w:rsid w:val="005343AE"/>
    <w:rsid w:val="005401E6"/>
    <w:rsid w:val="00540365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A1822"/>
    <w:rsid w:val="005B6965"/>
    <w:rsid w:val="005D7C86"/>
    <w:rsid w:val="005F2899"/>
    <w:rsid w:val="00602C26"/>
    <w:rsid w:val="006055F7"/>
    <w:rsid w:val="00614D50"/>
    <w:rsid w:val="006172A2"/>
    <w:rsid w:val="00617B95"/>
    <w:rsid w:val="00627E8A"/>
    <w:rsid w:val="00633412"/>
    <w:rsid w:val="006373DB"/>
    <w:rsid w:val="00640147"/>
    <w:rsid w:val="0064112B"/>
    <w:rsid w:val="00645163"/>
    <w:rsid w:val="00661AE3"/>
    <w:rsid w:val="00662FB3"/>
    <w:rsid w:val="006635C8"/>
    <w:rsid w:val="00674D09"/>
    <w:rsid w:val="00695181"/>
    <w:rsid w:val="00696893"/>
    <w:rsid w:val="006B6F17"/>
    <w:rsid w:val="006E28BB"/>
    <w:rsid w:val="006E610E"/>
    <w:rsid w:val="006F7378"/>
    <w:rsid w:val="00703B57"/>
    <w:rsid w:val="00723276"/>
    <w:rsid w:val="00734677"/>
    <w:rsid w:val="00736E99"/>
    <w:rsid w:val="007426C4"/>
    <w:rsid w:val="00743FF1"/>
    <w:rsid w:val="007446F9"/>
    <w:rsid w:val="007952AB"/>
    <w:rsid w:val="007A35D0"/>
    <w:rsid w:val="007A3ED2"/>
    <w:rsid w:val="007C1479"/>
    <w:rsid w:val="007C2228"/>
    <w:rsid w:val="007C7FF8"/>
    <w:rsid w:val="007D06C0"/>
    <w:rsid w:val="007D371A"/>
    <w:rsid w:val="007D6BE0"/>
    <w:rsid w:val="007E727A"/>
    <w:rsid w:val="007F0BF0"/>
    <w:rsid w:val="007F2FAC"/>
    <w:rsid w:val="00832672"/>
    <w:rsid w:val="00864023"/>
    <w:rsid w:val="008909A7"/>
    <w:rsid w:val="008D4A95"/>
    <w:rsid w:val="008F18D3"/>
    <w:rsid w:val="008F563F"/>
    <w:rsid w:val="00900C49"/>
    <w:rsid w:val="00903C8B"/>
    <w:rsid w:val="00920388"/>
    <w:rsid w:val="0092052E"/>
    <w:rsid w:val="00921223"/>
    <w:rsid w:val="00922D56"/>
    <w:rsid w:val="00956C12"/>
    <w:rsid w:val="00964919"/>
    <w:rsid w:val="00967081"/>
    <w:rsid w:val="00970615"/>
    <w:rsid w:val="009725FC"/>
    <w:rsid w:val="0098398E"/>
    <w:rsid w:val="009A5433"/>
    <w:rsid w:val="009A7821"/>
    <w:rsid w:val="009E1889"/>
    <w:rsid w:val="009E307E"/>
    <w:rsid w:val="009E71E9"/>
    <w:rsid w:val="009F14DE"/>
    <w:rsid w:val="009F335B"/>
    <w:rsid w:val="00A03365"/>
    <w:rsid w:val="00A04D50"/>
    <w:rsid w:val="00A23A1F"/>
    <w:rsid w:val="00A61B64"/>
    <w:rsid w:val="00A66FC4"/>
    <w:rsid w:val="00A7088C"/>
    <w:rsid w:val="00AB3F0E"/>
    <w:rsid w:val="00AD2B0A"/>
    <w:rsid w:val="00B276BC"/>
    <w:rsid w:val="00B41BD7"/>
    <w:rsid w:val="00B454CD"/>
    <w:rsid w:val="00B60EFA"/>
    <w:rsid w:val="00B64C81"/>
    <w:rsid w:val="00B65B42"/>
    <w:rsid w:val="00B75DE9"/>
    <w:rsid w:val="00B82635"/>
    <w:rsid w:val="00B916FB"/>
    <w:rsid w:val="00B95E2A"/>
    <w:rsid w:val="00BA44DC"/>
    <w:rsid w:val="00BC4470"/>
    <w:rsid w:val="00BE1C20"/>
    <w:rsid w:val="00BF2F1F"/>
    <w:rsid w:val="00BF7E6A"/>
    <w:rsid w:val="00C02883"/>
    <w:rsid w:val="00C273E1"/>
    <w:rsid w:val="00C33A25"/>
    <w:rsid w:val="00C538F2"/>
    <w:rsid w:val="00C647FD"/>
    <w:rsid w:val="00C66CB4"/>
    <w:rsid w:val="00CA0BEF"/>
    <w:rsid w:val="00CB522F"/>
    <w:rsid w:val="00CB57F6"/>
    <w:rsid w:val="00CC43F2"/>
    <w:rsid w:val="00CD05AA"/>
    <w:rsid w:val="00CF5DD6"/>
    <w:rsid w:val="00CF5E7C"/>
    <w:rsid w:val="00CF7660"/>
    <w:rsid w:val="00D00BA6"/>
    <w:rsid w:val="00D06845"/>
    <w:rsid w:val="00D16413"/>
    <w:rsid w:val="00D216F3"/>
    <w:rsid w:val="00D2393F"/>
    <w:rsid w:val="00D46FB5"/>
    <w:rsid w:val="00D561F5"/>
    <w:rsid w:val="00D60B31"/>
    <w:rsid w:val="00D61BB7"/>
    <w:rsid w:val="00D676CD"/>
    <w:rsid w:val="00D709B7"/>
    <w:rsid w:val="00D77295"/>
    <w:rsid w:val="00DB3E92"/>
    <w:rsid w:val="00DD3137"/>
    <w:rsid w:val="00DF3292"/>
    <w:rsid w:val="00DF4CEA"/>
    <w:rsid w:val="00DF7513"/>
    <w:rsid w:val="00E059DC"/>
    <w:rsid w:val="00E170EC"/>
    <w:rsid w:val="00E22B26"/>
    <w:rsid w:val="00E25C16"/>
    <w:rsid w:val="00E37AF6"/>
    <w:rsid w:val="00E47595"/>
    <w:rsid w:val="00E5053D"/>
    <w:rsid w:val="00E65CFC"/>
    <w:rsid w:val="00E90D8F"/>
    <w:rsid w:val="00E97A90"/>
    <w:rsid w:val="00EB4EC1"/>
    <w:rsid w:val="00ED16D7"/>
    <w:rsid w:val="00ED1820"/>
    <w:rsid w:val="00EE44EE"/>
    <w:rsid w:val="00EE65B2"/>
    <w:rsid w:val="00EF0E4C"/>
    <w:rsid w:val="00F1455F"/>
    <w:rsid w:val="00F1515E"/>
    <w:rsid w:val="00F24664"/>
    <w:rsid w:val="00F576F1"/>
    <w:rsid w:val="00F66A50"/>
    <w:rsid w:val="00F70011"/>
    <w:rsid w:val="00F72176"/>
    <w:rsid w:val="00F73879"/>
    <w:rsid w:val="00F81333"/>
    <w:rsid w:val="00F827BE"/>
    <w:rsid w:val="00F920F8"/>
    <w:rsid w:val="00FB0D5E"/>
    <w:rsid w:val="00FB6534"/>
    <w:rsid w:val="00FD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31"/>
    <w:rPr>
      <w:rFonts w:cs="Arial"/>
      <w:bCs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739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table" w:styleId="TableGrid">
    <w:name w:val="Table Grid"/>
    <w:basedOn w:val="TableNormal"/>
    <w:uiPriority w:val="99"/>
    <w:rsid w:val="00AD2B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66A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bCs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66A50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1F73C0"/>
    <w:pPr>
      <w:ind w:left="720"/>
      <w:contextualSpacing/>
    </w:pPr>
    <w:rPr>
      <w:rFonts w:cs="Times New Roman"/>
      <w:bCs w:val="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F5DD6"/>
    <w:pPr>
      <w:spacing w:after="120"/>
      <w:ind w:left="283"/>
    </w:pPr>
    <w:rPr>
      <w:rFonts w:cs="Times New Roman"/>
      <w:bCs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5DD6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CF5DD6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5DD6"/>
    <w:rPr>
      <w:rFonts w:cs="Times New Roman"/>
      <w:sz w:val="24"/>
      <w:szCs w:val="24"/>
    </w:rPr>
  </w:style>
  <w:style w:type="paragraph" w:customStyle="1" w:styleId="a">
    <w:name w:val="Таблицы (моноширинный)"/>
    <w:basedOn w:val="Normal"/>
    <w:next w:val="Normal"/>
    <w:uiPriority w:val="99"/>
    <w:rsid w:val="00CF5DD6"/>
    <w:pPr>
      <w:widowControl w:val="0"/>
      <w:suppressAutoHyphens/>
      <w:autoSpaceDE w:val="0"/>
      <w:jc w:val="both"/>
    </w:pPr>
    <w:rPr>
      <w:rFonts w:ascii="Courier New" w:hAnsi="Courier New" w:cs="Courier New"/>
      <w:bCs w:val="0"/>
      <w:sz w:val="20"/>
      <w:lang w:eastAsia="ar-SA"/>
    </w:rPr>
  </w:style>
  <w:style w:type="paragraph" w:styleId="Header">
    <w:name w:val="header"/>
    <w:basedOn w:val="Normal"/>
    <w:link w:val="HeaderChar"/>
    <w:uiPriority w:val="99"/>
    <w:rsid w:val="002168B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68BE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2168B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68BE"/>
    <w:rPr>
      <w:rFonts w:cs="Arial"/>
      <w:bCs/>
      <w:sz w:val="28"/>
    </w:rPr>
  </w:style>
  <w:style w:type="paragraph" w:styleId="BalloonText">
    <w:name w:val="Balloon Text"/>
    <w:basedOn w:val="Normal"/>
    <w:link w:val="BalloonTextChar"/>
    <w:uiPriority w:val="99"/>
    <w:rsid w:val="00170A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70A75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A93S1u3H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B427928BE923B084EE65939254391D75E669BCD1E80F48AABBFF8F6FFE74D7BE193248C66AC9A366893S1u5H" TargetMode="External"/><Relationship Id="rId12" Type="http://schemas.openxmlformats.org/officeDocument/2006/relationships/hyperlink" Target="consultantplus://offline/ref=331B427928BE923B084EE65939254391D75E669BCD1E80F48AABBFF8F6FFE74D7BE193248C66AC9A366B98S1u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gu.krasnodar.ru/" TargetMode="External"/><Relationship Id="rId11" Type="http://schemas.openxmlformats.org/officeDocument/2006/relationships/hyperlink" Target="consultantplus://offline/ref=331B427928BE923B084EE65939254391D75E669BCD1E80F48AABBFF8F6FFE74D7BE193248C66AC9A366B9AS1u3H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31B427928BE923B084EE65939254391D75E669BCD1E80F48AABBFF8F6FFE74D7BE193248C66AC9A366B98S1u6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31B427928BE923B084EE65939254391D75E669BCD1E80F48AABBFF8F6FFE74D7BE193248C66AC9A366B9AS1u3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583</TotalTime>
  <Pages>22</Pages>
  <Words>6730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12</cp:revision>
  <cp:lastPrinted>2012-07-04T09:16:00Z</cp:lastPrinted>
  <dcterms:created xsi:type="dcterms:W3CDTF">2012-03-29T09:31:00Z</dcterms:created>
  <dcterms:modified xsi:type="dcterms:W3CDTF">2012-07-04T09:17:00Z</dcterms:modified>
</cp:coreProperties>
</file>